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300" w:rsidRPr="00027300" w:rsidRDefault="00027300" w:rsidP="00027300">
      <w:pPr>
        <w:jc w:val="right"/>
        <w:rPr>
          <w:b/>
        </w:rPr>
      </w:pPr>
      <w:r w:rsidRPr="00027300">
        <w:rPr>
          <w:b/>
        </w:rPr>
        <w:t>Projektas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5"/>
      </w:tblGrid>
      <w:tr w:rsidR="008A4453">
        <w:trPr>
          <w:trHeight w:val="412"/>
        </w:trPr>
        <w:tc>
          <w:tcPr>
            <w:tcW w:w="9855" w:type="dxa"/>
            <w:tcBorders>
              <w:top w:val="nil"/>
              <w:left w:val="nil"/>
              <w:bottom w:val="nil"/>
              <w:right w:val="nil"/>
            </w:tcBorders>
            <w:vAlign w:val="bottom"/>
          </w:tcPr>
          <w:p w:rsidR="00F015EB" w:rsidRDefault="008A4453" w:rsidP="00F015EB">
            <w:pPr>
              <w:pStyle w:val="Antrat2"/>
              <w:ind w:firstLine="0"/>
              <w:rPr>
                <w:sz w:val="28"/>
              </w:rPr>
            </w:pPr>
            <w:r>
              <w:rPr>
                <w:sz w:val="28"/>
              </w:rPr>
              <w:t>PLUNGĖS RAJONO SAVIVALDYBĖS</w:t>
            </w:r>
          </w:p>
          <w:p w:rsidR="008A4453" w:rsidRDefault="008A4453" w:rsidP="00F015EB">
            <w:pPr>
              <w:pStyle w:val="Antrat2"/>
              <w:ind w:firstLine="0"/>
              <w:rPr>
                <w:sz w:val="28"/>
              </w:rPr>
            </w:pPr>
            <w:r>
              <w:rPr>
                <w:sz w:val="28"/>
              </w:rPr>
              <w:t>TARYBA</w:t>
            </w:r>
          </w:p>
        </w:tc>
      </w:tr>
      <w:tr w:rsidR="008A4453">
        <w:trPr>
          <w:trHeight w:val="547"/>
        </w:trPr>
        <w:tc>
          <w:tcPr>
            <w:tcW w:w="9855" w:type="dxa"/>
            <w:tcBorders>
              <w:top w:val="nil"/>
              <w:left w:val="nil"/>
              <w:bottom w:val="nil"/>
              <w:right w:val="nil"/>
            </w:tcBorders>
            <w:vAlign w:val="bottom"/>
          </w:tcPr>
          <w:p w:rsidR="008A4453" w:rsidRDefault="008A4453">
            <w:pPr>
              <w:ind w:firstLine="0"/>
              <w:jc w:val="center"/>
              <w:rPr>
                <w:rStyle w:val="Komentaronuoroda"/>
                <w:b/>
                <w:sz w:val="28"/>
              </w:rPr>
            </w:pPr>
            <w:r>
              <w:rPr>
                <w:rStyle w:val="Komentaronuoroda"/>
                <w:b/>
                <w:sz w:val="28"/>
              </w:rPr>
              <w:t>SPRENDIMAS</w:t>
            </w:r>
          </w:p>
        </w:tc>
      </w:tr>
      <w:tr w:rsidR="008A4453">
        <w:trPr>
          <w:trHeight w:val="324"/>
        </w:trPr>
        <w:tc>
          <w:tcPr>
            <w:tcW w:w="9855" w:type="dxa"/>
            <w:tcBorders>
              <w:top w:val="nil"/>
              <w:left w:val="nil"/>
              <w:bottom w:val="nil"/>
              <w:right w:val="nil"/>
            </w:tcBorders>
          </w:tcPr>
          <w:p w:rsidR="008A4453" w:rsidRDefault="00CE351F" w:rsidP="00F41AC1">
            <w:pPr>
              <w:ind w:firstLine="0"/>
              <w:jc w:val="center"/>
              <w:rPr>
                <w:rStyle w:val="Komentaronuoroda"/>
                <w:b/>
                <w:sz w:val="28"/>
              </w:rPr>
            </w:pPr>
            <w:r>
              <w:rPr>
                <w:rStyle w:val="Komentaronuoroda"/>
                <w:b/>
                <w:sz w:val="28"/>
                <w:szCs w:val="28"/>
              </w:rPr>
              <w:t xml:space="preserve">DĖL PLUNGĖS </w:t>
            </w:r>
            <w:r w:rsidR="00027300">
              <w:rPr>
                <w:rStyle w:val="Komentaronuoroda"/>
                <w:b/>
                <w:sz w:val="28"/>
                <w:szCs w:val="28"/>
              </w:rPr>
              <w:t>RAJONO SAVIVALDYBĖS TARYBOS 202</w:t>
            </w:r>
            <w:r w:rsidR="00F41AC1">
              <w:rPr>
                <w:rStyle w:val="Komentaronuoroda"/>
                <w:b/>
                <w:sz w:val="28"/>
                <w:szCs w:val="28"/>
              </w:rPr>
              <w:t>3</w:t>
            </w:r>
            <w:r w:rsidR="00D07995">
              <w:rPr>
                <w:rStyle w:val="Komentaronuoroda"/>
                <w:b/>
                <w:sz w:val="28"/>
                <w:szCs w:val="28"/>
              </w:rPr>
              <w:t xml:space="preserve"> METŲ</w:t>
            </w:r>
            <w:r>
              <w:rPr>
                <w:rStyle w:val="Komentaronuoroda"/>
                <w:b/>
                <w:sz w:val="28"/>
                <w:szCs w:val="28"/>
              </w:rPr>
              <w:t xml:space="preserve"> DARBO PLANO PATVIRTINIMO</w:t>
            </w:r>
          </w:p>
        </w:tc>
      </w:tr>
      <w:tr w:rsidR="008A4453">
        <w:trPr>
          <w:cantSplit/>
          <w:trHeight w:val="324"/>
        </w:trPr>
        <w:tc>
          <w:tcPr>
            <w:tcW w:w="9855" w:type="dxa"/>
            <w:tcBorders>
              <w:top w:val="nil"/>
              <w:left w:val="nil"/>
              <w:bottom w:val="nil"/>
              <w:right w:val="nil"/>
            </w:tcBorders>
          </w:tcPr>
          <w:p w:rsidR="008A4453" w:rsidRPr="00027300" w:rsidRDefault="00027300" w:rsidP="00027300">
            <w:pPr>
              <w:spacing w:before="240"/>
              <w:ind w:left="-68" w:firstLine="0"/>
              <w:jc w:val="center"/>
              <w:rPr>
                <w:rStyle w:val="Komentaronuoroda"/>
                <w:sz w:val="24"/>
                <w:lang w:val="de-DE"/>
              </w:rPr>
            </w:pPr>
            <w:r w:rsidRPr="00027300">
              <w:rPr>
                <w:rStyle w:val="Komentaronuoroda"/>
                <w:sz w:val="24"/>
                <w:lang w:val="de-DE"/>
              </w:rPr>
              <w:t>2023</w:t>
            </w:r>
            <w:r w:rsidR="00EC6CE9" w:rsidRPr="00027300">
              <w:rPr>
                <w:rStyle w:val="Komentaronuoroda"/>
                <w:sz w:val="24"/>
                <w:lang w:val="de-DE"/>
              </w:rPr>
              <w:t xml:space="preserve"> m. </w:t>
            </w:r>
            <w:r w:rsidRPr="00027300">
              <w:rPr>
                <w:rStyle w:val="Komentaronuoroda"/>
                <w:sz w:val="24"/>
              </w:rPr>
              <w:t>sausio</w:t>
            </w:r>
            <w:r w:rsidR="00702463">
              <w:rPr>
                <w:rStyle w:val="Komentaronuoroda"/>
                <w:sz w:val="24"/>
              </w:rPr>
              <w:t xml:space="preserve"> </w:t>
            </w:r>
            <w:r w:rsidR="00733D5B" w:rsidRPr="00733D5B">
              <w:rPr>
                <w:rStyle w:val="Komentaronuoroda"/>
                <w:sz w:val="24"/>
              </w:rPr>
              <w:t>26</w:t>
            </w:r>
            <w:r w:rsidR="00CE351F" w:rsidRPr="00027300">
              <w:rPr>
                <w:rStyle w:val="Komentaronuoroda"/>
                <w:sz w:val="24"/>
                <w:lang w:val="de-DE"/>
              </w:rPr>
              <w:t xml:space="preserve"> </w:t>
            </w:r>
            <w:r w:rsidR="00CE351F" w:rsidRPr="00FC226B">
              <w:rPr>
                <w:rStyle w:val="Komentaronuoroda"/>
                <w:sz w:val="24"/>
              </w:rPr>
              <w:t>d. Nr.</w:t>
            </w:r>
            <w:r w:rsidR="009636C1" w:rsidRPr="00FC226B">
              <w:rPr>
                <w:rStyle w:val="Komentaronuoroda"/>
                <w:sz w:val="24"/>
              </w:rPr>
              <w:t xml:space="preserve"> </w:t>
            </w:r>
            <w:r w:rsidR="00CE351F" w:rsidRPr="00FC226B">
              <w:rPr>
                <w:rStyle w:val="Komentaronuoroda"/>
                <w:sz w:val="24"/>
              </w:rPr>
              <w:t>T1-</w:t>
            </w:r>
          </w:p>
        </w:tc>
      </w:tr>
      <w:tr w:rsidR="008A4453">
        <w:trPr>
          <w:trHeight w:val="324"/>
        </w:trPr>
        <w:tc>
          <w:tcPr>
            <w:tcW w:w="9855" w:type="dxa"/>
            <w:tcBorders>
              <w:top w:val="nil"/>
              <w:left w:val="nil"/>
              <w:bottom w:val="nil"/>
              <w:right w:val="nil"/>
            </w:tcBorders>
          </w:tcPr>
          <w:p w:rsidR="008A4453" w:rsidRDefault="008A4453">
            <w:pPr>
              <w:ind w:firstLine="0"/>
              <w:jc w:val="center"/>
              <w:rPr>
                <w:rStyle w:val="Komentaronuoroda"/>
                <w:sz w:val="24"/>
              </w:rPr>
            </w:pPr>
            <w:r>
              <w:rPr>
                <w:rStyle w:val="Komentaronuoroda"/>
                <w:sz w:val="24"/>
              </w:rPr>
              <w:t>Plungė</w:t>
            </w:r>
          </w:p>
        </w:tc>
      </w:tr>
    </w:tbl>
    <w:p w:rsidR="008A4453" w:rsidRDefault="008A4453"/>
    <w:p w:rsidR="00CE351F" w:rsidRDefault="00796F9A" w:rsidP="00CE0779">
      <w:pPr>
        <w:pStyle w:val="Pagrindinistekstas"/>
        <w:ind w:firstLine="720"/>
      </w:pPr>
      <w:r w:rsidRPr="00DC32DF">
        <w:t xml:space="preserve">Vadovaudamasi </w:t>
      </w:r>
      <w:r w:rsidRPr="00DC32DF">
        <w:rPr>
          <w:color w:val="000000"/>
        </w:rPr>
        <w:t xml:space="preserve">Lietuvos Respublikos vietos savivaldos </w:t>
      </w:r>
      <w:r w:rsidR="00592722">
        <w:rPr>
          <w:color w:val="000000"/>
        </w:rPr>
        <w:t>įstatymo 11 straipsnio 3 dalimi ir</w:t>
      </w:r>
      <w:r w:rsidRPr="00DC32DF">
        <w:rPr>
          <w:color w:val="000000"/>
        </w:rPr>
        <w:t xml:space="preserve"> </w:t>
      </w:r>
      <w:r w:rsidRPr="00A5313F">
        <w:t xml:space="preserve">Plungės rajono savivaldybės tarybos veiklos reglamento, patvirtinto Plungės </w:t>
      </w:r>
      <w:r w:rsidR="00D07995">
        <w:t>rajono savivaldybės tarybos 2021 m. gegužės 27 d. sprendimu Nr. T1-168</w:t>
      </w:r>
      <w:r w:rsidRPr="00A5313F">
        <w:t xml:space="preserve">, </w:t>
      </w:r>
      <w:r>
        <w:rPr>
          <w:szCs w:val="24"/>
        </w:rPr>
        <w:t xml:space="preserve">XX skyriaus nuostatomis, </w:t>
      </w:r>
      <w:r w:rsidR="00CE351F">
        <w:t>Plungės rajono savivaldybės taryba</w:t>
      </w:r>
      <w:r>
        <w:t xml:space="preserve"> </w:t>
      </w:r>
      <w:r w:rsidR="00CE351F">
        <w:t xml:space="preserve"> n u s p r e n d ž i a:</w:t>
      </w:r>
    </w:p>
    <w:p w:rsidR="00CE351F" w:rsidRDefault="00CE351F" w:rsidP="00CE0779">
      <w:r>
        <w:t>Patvirtinti pridedamą Plungės rajon</w:t>
      </w:r>
      <w:r w:rsidR="00027300">
        <w:t>o savivaldybės tarybos 2023</w:t>
      </w:r>
      <w:r w:rsidR="00587E0F">
        <w:t xml:space="preserve"> metų</w:t>
      </w:r>
      <w:r>
        <w:t xml:space="preserve"> darbo planą. </w:t>
      </w:r>
    </w:p>
    <w:p w:rsidR="00CE351F" w:rsidRDefault="00CE351F" w:rsidP="004045B1"/>
    <w:p w:rsidR="00EC6CE9" w:rsidRDefault="00EC6CE9" w:rsidP="00CE351F">
      <w:pPr>
        <w:ind w:firstLine="0"/>
      </w:pPr>
    </w:p>
    <w:p w:rsidR="00A14A34" w:rsidRDefault="00CE351F" w:rsidP="005C60CA">
      <w:pPr>
        <w:tabs>
          <w:tab w:val="left" w:pos="7938"/>
        </w:tabs>
        <w:ind w:firstLine="0"/>
      </w:pPr>
      <w:r>
        <w:t>Savivaldybės meras</w:t>
      </w:r>
      <w:r w:rsidR="00750345">
        <w:tab/>
        <w:t xml:space="preserve"> </w:t>
      </w:r>
    </w:p>
    <w:p w:rsidR="00A14A34" w:rsidRDefault="00A14A34" w:rsidP="005C60CA">
      <w:pPr>
        <w:tabs>
          <w:tab w:val="left" w:pos="7938"/>
        </w:tabs>
        <w:ind w:firstLine="0"/>
      </w:pPr>
    </w:p>
    <w:p w:rsidR="00027300" w:rsidRDefault="00027300" w:rsidP="005C60CA">
      <w:pPr>
        <w:tabs>
          <w:tab w:val="left" w:pos="7938"/>
        </w:tabs>
        <w:ind w:firstLine="0"/>
      </w:pPr>
    </w:p>
    <w:p w:rsidR="00027300" w:rsidRDefault="00027300" w:rsidP="005C60CA">
      <w:pPr>
        <w:tabs>
          <w:tab w:val="left" w:pos="7938"/>
        </w:tabs>
        <w:ind w:firstLine="0"/>
      </w:pPr>
    </w:p>
    <w:p w:rsidR="00027300" w:rsidRDefault="00027300" w:rsidP="005C60CA">
      <w:pPr>
        <w:tabs>
          <w:tab w:val="left" w:pos="7938"/>
        </w:tabs>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CE0779" w:rsidRDefault="00CE0779" w:rsidP="00027300">
      <w:pPr>
        <w:ind w:firstLine="0"/>
      </w:pPr>
    </w:p>
    <w:p w:rsidR="00027300" w:rsidRDefault="00027300" w:rsidP="00027300">
      <w:pPr>
        <w:ind w:firstLine="0"/>
      </w:pPr>
      <w:r>
        <w:t>SUDERINTA:</w:t>
      </w:r>
    </w:p>
    <w:p w:rsidR="00027300" w:rsidRDefault="00027300" w:rsidP="00027300">
      <w:pPr>
        <w:ind w:firstLine="0"/>
      </w:pPr>
      <w:r>
        <w:t>Administracijos direktorius Mindaugas Kaunas</w:t>
      </w:r>
    </w:p>
    <w:p w:rsidR="00027300" w:rsidRDefault="00027300" w:rsidP="00027300">
      <w:pPr>
        <w:ind w:firstLine="0"/>
      </w:pPr>
      <w:r>
        <w:t>Protokolo skyriaus kalbos tvarkytoja Simona Grigalauskaitė</w:t>
      </w:r>
    </w:p>
    <w:p w:rsidR="00027300" w:rsidRDefault="00027300" w:rsidP="00027300">
      <w:pPr>
        <w:ind w:firstLine="0"/>
      </w:pPr>
      <w:r>
        <w:t xml:space="preserve">Juridinio ir personalo administravimo skyriaus vedėjas Vytautas Tumas </w:t>
      </w:r>
    </w:p>
    <w:p w:rsidR="00027300" w:rsidRDefault="00027300" w:rsidP="00027300">
      <w:pPr>
        <w:ind w:firstLine="0"/>
      </w:pPr>
    </w:p>
    <w:p w:rsidR="00A14A34" w:rsidRDefault="00027300" w:rsidP="004045B1">
      <w:pPr>
        <w:ind w:right="98" w:firstLine="0"/>
      </w:pPr>
      <w:r w:rsidRPr="00C11332">
        <w:rPr>
          <w:szCs w:val="24"/>
        </w:rPr>
        <w:t xml:space="preserve">Sprendimą rengė Protokolo skyriaus </w:t>
      </w:r>
      <w:r>
        <w:rPr>
          <w:szCs w:val="24"/>
        </w:rPr>
        <w:t>vedėja Jovita Šumskienė</w:t>
      </w:r>
    </w:p>
    <w:p w:rsidR="0074018E" w:rsidRPr="003C31CC" w:rsidRDefault="003E363F" w:rsidP="00616DAB">
      <w:pPr>
        <w:ind w:left="5184" w:firstLine="1296"/>
        <w:rPr>
          <w:szCs w:val="24"/>
        </w:rPr>
      </w:pPr>
      <w:r>
        <w:br w:type="page"/>
      </w:r>
      <w:r w:rsidR="0074018E" w:rsidRPr="003C31CC">
        <w:rPr>
          <w:szCs w:val="24"/>
        </w:rPr>
        <w:lastRenderedPageBreak/>
        <w:t>PATVIRTINTA</w:t>
      </w:r>
    </w:p>
    <w:p w:rsidR="0074018E" w:rsidRPr="003C31CC" w:rsidRDefault="0074018E" w:rsidP="00616DAB">
      <w:pPr>
        <w:ind w:left="5184" w:firstLine="1296"/>
        <w:rPr>
          <w:szCs w:val="24"/>
        </w:rPr>
      </w:pPr>
      <w:r w:rsidRPr="003C31CC">
        <w:rPr>
          <w:szCs w:val="24"/>
        </w:rPr>
        <w:t>Plungės rajono savivaldybės</w:t>
      </w:r>
    </w:p>
    <w:p w:rsidR="00616DAB" w:rsidRDefault="005E741D" w:rsidP="00616DAB">
      <w:pPr>
        <w:ind w:left="5184" w:firstLine="1296"/>
        <w:rPr>
          <w:szCs w:val="24"/>
        </w:rPr>
      </w:pPr>
      <w:r>
        <w:rPr>
          <w:szCs w:val="24"/>
        </w:rPr>
        <w:t>taryb</w:t>
      </w:r>
      <w:r w:rsidR="00027300">
        <w:rPr>
          <w:szCs w:val="24"/>
        </w:rPr>
        <w:t>os 2023</w:t>
      </w:r>
      <w:r w:rsidR="0074018E" w:rsidRPr="003C31CC">
        <w:rPr>
          <w:szCs w:val="24"/>
        </w:rPr>
        <w:t xml:space="preserve"> m. </w:t>
      </w:r>
      <w:r w:rsidR="00027300">
        <w:rPr>
          <w:szCs w:val="24"/>
        </w:rPr>
        <w:t>sausio</w:t>
      </w:r>
      <w:r w:rsidR="00702463">
        <w:rPr>
          <w:szCs w:val="24"/>
        </w:rPr>
        <w:t xml:space="preserve"> </w:t>
      </w:r>
      <w:r w:rsidR="00AF4A4A">
        <w:rPr>
          <w:szCs w:val="24"/>
        </w:rPr>
        <w:t>26</w:t>
      </w:r>
      <w:r w:rsidR="004C0FD0">
        <w:rPr>
          <w:szCs w:val="24"/>
        </w:rPr>
        <w:t xml:space="preserve"> </w:t>
      </w:r>
      <w:r w:rsidR="0074018E">
        <w:rPr>
          <w:szCs w:val="24"/>
        </w:rPr>
        <w:t>d</w:t>
      </w:r>
      <w:r w:rsidR="00616DAB">
        <w:rPr>
          <w:szCs w:val="24"/>
        </w:rPr>
        <w:t>.</w:t>
      </w:r>
    </w:p>
    <w:p w:rsidR="0074018E" w:rsidRPr="003C31CC" w:rsidRDefault="0074018E" w:rsidP="00616DAB">
      <w:pPr>
        <w:ind w:left="5184" w:firstLine="1296"/>
        <w:rPr>
          <w:szCs w:val="24"/>
        </w:rPr>
      </w:pPr>
      <w:r w:rsidRPr="003C31CC">
        <w:rPr>
          <w:szCs w:val="24"/>
        </w:rPr>
        <w:t>sprendimu Nr. T1-</w:t>
      </w:r>
    </w:p>
    <w:p w:rsidR="0074018E" w:rsidRPr="008E6FB6" w:rsidRDefault="0074018E" w:rsidP="0074018E">
      <w:pPr>
        <w:jc w:val="right"/>
        <w:rPr>
          <w:b/>
          <w:szCs w:val="24"/>
        </w:rPr>
      </w:pPr>
    </w:p>
    <w:p w:rsidR="0074018E" w:rsidRPr="005E3142" w:rsidRDefault="0074018E" w:rsidP="00004082">
      <w:pPr>
        <w:ind w:firstLine="0"/>
        <w:jc w:val="center"/>
        <w:rPr>
          <w:b/>
        </w:rPr>
      </w:pPr>
      <w:r w:rsidRPr="005E3142">
        <w:rPr>
          <w:b/>
        </w:rPr>
        <w:t xml:space="preserve">PLUNGĖS RAJONO SAVIVALDYBĖS TARYBOS </w:t>
      </w:r>
    </w:p>
    <w:p w:rsidR="0074018E" w:rsidRPr="005E3142" w:rsidRDefault="0074018E" w:rsidP="00004082">
      <w:pPr>
        <w:ind w:firstLine="0"/>
        <w:jc w:val="center"/>
        <w:rPr>
          <w:b/>
        </w:rPr>
      </w:pPr>
      <w:r w:rsidRPr="005E3142">
        <w:rPr>
          <w:b/>
        </w:rPr>
        <w:t>20</w:t>
      </w:r>
      <w:r w:rsidR="00027300">
        <w:rPr>
          <w:b/>
        </w:rPr>
        <w:t>23</w:t>
      </w:r>
      <w:r>
        <w:rPr>
          <w:b/>
        </w:rPr>
        <w:t xml:space="preserve"> METŲ</w:t>
      </w:r>
      <w:r w:rsidRPr="005E3142">
        <w:rPr>
          <w:b/>
        </w:rPr>
        <w:t xml:space="preserve"> DARBO PLANAS </w:t>
      </w:r>
    </w:p>
    <w:p w:rsidR="0074018E" w:rsidRPr="008E6FB6" w:rsidRDefault="0074018E" w:rsidP="0074018E">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A50ECD" w:rsidTr="00CA6EEA">
        <w:tc>
          <w:tcPr>
            <w:tcW w:w="4927" w:type="dxa"/>
            <w:tcBorders>
              <w:bottom w:val="single" w:sz="4" w:space="0" w:color="auto"/>
            </w:tcBorders>
            <w:shd w:val="clear" w:color="auto" w:fill="auto"/>
            <w:vAlign w:val="center"/>
          </w:tcPr>
          <w:p w:rsidR="00A50ECD" w:rsidRPr="00223737" w:rsidRDefault="00A50ECD" w:rsidP="00E56DB9">
            <w:pPr>
              <w:ind w:firstLine="0"/>
              <w:jc w:val="center"/>
              <w:rPr>
                <w:b/>
              </w:rPr>
            </w:pPr>
            <w:r w:rsidRPr="00223737">
              <w:rPr>
                <w:b/>
              </w:rPr>
              <w:t>TEMOS PAVADINIMAS, MĖNUO</w:t>
            </w:r>
          </w:p>
        </w:tc>
        <w:tc>
          <w:tcPr>
            <w:tcW w:w="4927" w:type="dxa"/>
            <w:tcBorders>
              <w:bottom w:val="single" w:sz="4" w:space="0" w:color="auto"/>
            </w:tcBorders>
            <w:shd w:val="clear" w:color="auto" w:fill="auto"/>
            <w:vAlign w:val="center"/>
          </w:tcPr>
          <w:p w:rsidR="00A50ECD" w:rsidRPr="00223737" w:rsidRDefault="00A50ECD" w:rsidP="00E56DB9">
            <w:pPr>
              <w:ind w:firstLine="0"/>
              <w:jc w:val="center"/>
              <w:rPr>
                <w:b/>
              </w:rPr>
            </w:pPr>
            <w:r w:rsidRPr="00223737">
              <w:rPr>
                <w:b/>
              </w:rPr>
              <w:t>RENGIA</w:t>
            </w:r>
          </w:p>
        </w:tc>
      </w:tr>
      <w:tr w:rsidR="00C95896" w:rsidTr="00CA6EEA">
        <w:tc>
          <w:tcPr>
            <w:tcW w:w="4927" w:type="dxa"/>
            <w:tcBorders>
              <w:bottom w:val="nil"/>
            </w:tcBorders>
            <w:shd w:val="clear" w:color="auto" w:fill="auto"/>
          </w:tcPr>
          <w:p w:rsidR="00C95896" w:rsidRDefault="00D822F7" w:rsidP="00CA6EEA">
            <w:pPr>
              <w:rPr>
                <w:b/>
              </w:rPr>
            </w:pPr>
            <w:r>
              <w:rPr>
                <w:b/>
              </w:rPr>
              <w:t>Sausis</w:t>
            </w:r>
          </w:p>
          <w:p w:rsidR="00C95896" w:rsidRDefault="00C95896" w:rsidP="00C95896">
            <w:pPr>
              <w:outlineLvl w:val="0"/>
              <w:rPr>
                <w:caps/>
                <w:szCs w:val="24"/>
              </w:rPr>
            </w:pPr>
          </w:p>
          <w:p w:rsidR="006C37B0" w:rsidRPr="009B0818" w:rsidRDefault="002B6737" w:rsidP="00C95896">
            <w:pPr>
              <w:outlineLvl w:val="0"/>
              <w:rPr>
                <w:caps/>
                <w:szCs w:val="24"/>
              </w:rPr>
            </w:pPr>
            <w:r>
              <w:rPr>
                <w:caps/>
                <w:szCs w:val="24"/>
              </w:rPr>
              <w:t>1</w:t>
            </w:r>
            <w:r w:rsidR="00587E0F">
              <w:rPr>
                <w:caps/>
                <w:szCs w:val="24"/>
              </w:rPr>
              <w:t xml:space="preserve">. </w:t>
            </w:r>
            <w:r w:rsidR="006C37B0" w:rsidRPr="009B0818">
              <w:rPr>
                <w:rStyle w:val="Komentaronuoroda"/>
                <w:sz w:val="24"/>
                <w:szCs w:val="24"/>
              </w:rPr>
              <w:t>Informacija apie Telšių regiono integruotos teritorijų vys</w:t>
            </w:r>
            <w:r w:rsidR="00027300" w:rsidRPr="009B0818">
              <w:rPr>
                <w:rStyle w:val="Komentaronuoroda"/>
                <w:sz w:val="24"/>
                <w:szCs w:val="24"/>
              </w:rPr>
              <w:t>tymo programos įgyvendinimą 2022</w:t>
            </w:r>
            <w:r w:rsidR="006C37B0" w:rsidRPr="009B0818">
              <w:rPr>
                <w:rStyle w:val="Komentaronuoroda"/>
                <w:sz w:val="24"/>
                <w:szCs w:val="24"/>
              </w:rPr>
              <w:t xml:space="preserve"> m. Plungės miesto tikslinėje teritorijoje.</w:t>
            </w:r>
          </w:p>
          <w:p w:rsidR="006C37B0" w:rsidRDefault="006C37B0" w:rsidP="00C95896">
            <w:pPr>
              <w:outlineLvl w:val="0"/>
              <w:rPr>
                <w:caps/>
                <w:szCs w:val="24"/>
              </w:rPr>
            </w:pPr>
          </w:p>
          <w:p w:rsidR="00C95896" w:rsidRPr="008C4BF7" w:rsidRDefault="006C37B0" w:rsidP="00C95896">
            <w:pPr>
              <w:outlineLvl w:val="0"/>
              <w:rPr>
                <w:bCs/>
                <w:szCs w:val="24"/>
              </w:rPr>
            </w:pPr>
            <w:r>
              <w:rPr>
                <w:caps/>
                <w:szCs w:val="24"/>
              </w:rPr>
              <w:t xml:space="preserve">2. </w:t>
            </w:r>
            <w:r w:rsidR="00C95896" w:rsidRPr="008C4BF7">
              <w:rPr>
                <w:caps/>
                <w:szCs w:val="24"/>
              </w:rPr>
              <w:t>D</w:t>
            </w:r>
            <w:r w:rsidR="00C95896" w:rsidRPr="008C4BF7">
              <w:rPr>
                <w:szCs w:val="24"/>
              </w:rPr>
              <w:t>ėl P</w:t>
            </w:r>
            <w:r w:rsidR="00C95896">
              <w:rPr>
                <w:bCs/>
                <w:szCs w:val="24"/>
              </w:rPr>
              <w:t>lungės rajono sa</w:t>
            </w:r>
            <w:r w:rsidR="00027300">
              <w:rPr>
                <w:bCs/>
                <w:szCs w:val="24"/>
              </w:rPr>
              <w:t>vivaldybės 2023</w:t>
            </w:r>
            <w:r w:rsidR="00CE0779">
              <w:rPr>
                <w:bCs/>
                <w:szCs w:val="24"/>
              </w:rPr>
              <w:t>–</w:t>
            </w:r>
            <w:r w:rsidR="00027300">
              <w:rPr>
                <w:bCs/>
                <w:szCs w:val="24"/>
              </w:rPr>
              <w:t>2025</w:t>
            </w:r>
            <w:r w:rsidR="00C95896" w:rsidRPr="008C4BF7">
              <w:rPr>
                <w:bCs/>
                <w:szCs w:val="24"/>
              </w:rPr>
              <w:t xml:space="preserve"> metų strateginio veiklos plano patvirtinimo.</w:t>
            </w:r>
          </w:p>
          <w:p w:rsidR="00C95896" w:rsidRDefault="00C95896" w:rsidP="00C95896">
            <w:pPr>
              <w:rPr>
                <w:szCs w:val="24"/>
              </w:rPr>
            </w:pPr>
          </w:p>
          <w:p w:rsidR="00C95896" w:rsidRPr="00937FA3" w:rsidRDefault="006C37B0" w:rsidP="00194864">
            <w:pPr>
              <w:rPr>
                <w:b/>
              </w:rPr>
            </w:pPr>
            <w:r>
              <w:rPr>
                <w:szCs w:val="24"/>
              </w:rPr>
              <w:t>3</w:t>
            </w:r>
            <w:r w:rsidR="00C95896" w:rsidRPr="008C4BF7">
              <w:rPr>
                <w:szCs w:val="24"/>
              </w:rPr>
              <w:t>.</w:t>
            </w:r>
            <w:r w:rsidR="00C95896" w:rsidRPr="008C4BF7">
              <w:rPr>
                <w:bCs/>
              </w:rPr>
              <w:t xml:space="preserve"> </w:t>
            </w:r>
            <w:r w:rsidR="00C95896" w:rsidRPr="008C4BF7">
              <w:rPr>
                <w:caps/>
                <w:szCs w:val="24"/>
              </w:rPr>
              <w:t>D</w:t>
            </w:r>
            <w:r w:rsidR="00C95896" w:rsidRPr="008C4BF7">
              <w:rPr>
                <w:szCs w:val="24"/>
              </w:rPr>
              <w:t>ėl</w:t>
            </w:r>
            <w:r w:rsidR="00C95896" w:rsidRPr="008C4BF7">
              <w:rPr>
                <w:caps/>
                <w:szCs w:val="24"/>
              </w:rPr>
              <w:t xml:space="preserve"> P</w:t>
            </w:r>
            <w:r w:rsidR="00C95896" w:rsidRPr="008C4BF7">
              <w:rPr>
                <w:szCs w:val="24"/>
              </w:rPr>
              <w:t>lungės</w:t>
            </w:r>
            <w:r w:rsidR="00C95896" w:rsidRPr="008C4BF7">
              <w:rPr>
                <w:caps/>
                <w:szCs w:val="24"/>
              </w:rPr>
              <w:t xml:space="preserve"> </w:t>
            </w:r>
            <w:r w:rsidR="00027300">
              <w:rPr>
                <w:szCs w:val="24"/>
              </w:rPr>
              <w:t>rajono savivaldybės 2023</w:t>
            </w:r>
            <w:r w:rsidR="00C95896" w:rsidRPr="008C4BF7">
              <w:rPr>
                <w:szCs w:val="24"/>
              </w:rPr>
              <w:t xml:space="preserve"> metų biudžeto patvirtinimo.</w:t>
            </w:r>
          </w:p>
        </w:tc>
        <w:tc>
          <w:tcPr>
            <w:tcW w:w="4927" w:type="dxa"/>
            <w:tcBorders>
              <w:bottom w:val="nil"/>
            </w:tcBorders>
            <w:shd w:val="clear" w:color="auto" w:fill="auto"/>
          </w:tcPr>
          <w:p w:rsidR="00C95896" w:rsidRDefault="00C95896" w:rsidP="00692549">
            <w:pPr>
              <w:jc w:val="left"/>
            </w:pPr>
          </w:p>
          <w:p w:rsidR="00C95896" w:rsidRDefault="00C95896" w:rsidP="00692549">
            <w:pPr>
              <w:jc w:val="left"/>
            </w:pPr>
          </w:p>
          <w:p w:rsidR="00C95896" w:rsidRDefault="00C95896" w:rsidP="002214D5">
            <w:pPr>
              <w:numPr>
                <w:ilvl w:val="0"/>
                <w:numId w:val="21"/>
              </w:numPr>
            </w:pPr>
            <w:r w:rsidRPr="008C4BF7">
              <w:t>Strateginio planavimo ir investicijų skyrius.</w:t>
            </w:r>
          </w:p>
          <w:p w:rsidR="00C95896" w:rsidRDefault="00C95896" w:rsidP="00C95896">
            <w:pPr>
              <w:ind w:left="720" w:firstLine="0"/>
            </w:pPr>
          </w:p>
          <w:p w:rsidR="006C37B0" w:rsidRPr="008C4BF7" w:rsidRDefault="006C37B0" w:rsidP="00C95896">
            <w:pPr>
              <w:ind w:left="720" w:firstLine="0"/>
            </w:pPr>
          </w:p>
          <w:p w:rsidR="00587E0F" w:rsidRDefault="00587E0F" w:rsidP="00587E0F">
            <w:pPr>
              <w:ind w:left="1080" w:firstLine="0"/>
            </w:pPr>
          </w:p>
          <w:p w:rsidR="006C37B0" w:rsidRDefault="006C37B0" w:rsidP="006C37B0">
            <w:pPr>
              <w:numPr>
                <w:ilvl w:val="0"/>
                <w:numId w:val="21"/>
              </w:numPr>
            </w:pPr>
            <w:r w:rsidRPr="008C4BF7">
              <w:t>Strateginio planavimo ir investicijų skyrius.</w:t>
            </w:r>
          </w:p>
          <w:p w:rsidR="006C37B0" w:rsidRDefault="006C37B0" w:rsidP="006C37B0">
            <w:pPr>
              <w:ind w:left="720" w:firstLine="0"/>
            </w:pPr>
          </w:p>
          <w:p w:rsidR="006C37B0" w:rsidRDefault="006C37B0" w:rsidP="006C37B0">
            <w:pPr>
              <w:ind w:left="1080" w:firstLine="0"/>
            </w:pPr>
          </w:p>
          <w:p w:rsidR="00C95896" w:rsidRDefault="00C95896" w:rsidP="002214D5">
            <w:pPr>
              <w:numPr>
                <w:ilvl w:val="0"/>
                <w:numId w:val="21"/>
              </w:numPr>
            </w:pPr>
            <w:r w:rsidRPr="008C4BF7">
              <w:t>Finansų ir biudžeto skyrius.</w:t>
            </w:r>
          </w:p>
          <w:p w:rsidR="00C95896" w:rsidRDefault="00C95896" w:rsidP="007152F3">
            <w:pPr>
              <w:ind w:left="1080" w:firstLine="0"/>
            </w:pPr>
          </w:p>
        </w:tc>
      </w:tr>
      <w:tr w:rsidR="0076442D" w:rsidTr="00CA6EEA">
        <w:tc>
          <w:tcPr>
            <w:tcW w:w="4927" w:type="dxa"/>
            <w:tcBorders>
              <w:bottom w:val="nil"/>
            </w:tcBorders>
            <w:shd w:val="clear" w:color="auto" w:fill="auto"/>
          </w:tcPr>
          <w:p w:rsidR="0076442D" w:rsidRDefault="0076442D" w:rsidP="00CA6EEA">
            <w:pPr>
              <w:rPr>
                <w:b/>
              </w:rPr>
            </w:pPr>
            <w:r>
              <w:rPr>
                <w:b/>
              </w:rPr>
              <w:t>Vasaris</w:t>
            </w:r>
          </w:p>
          <w:p w:rsidR="0076442D" w:rsidRDefault="0076442D" w:rsidP="0076442D">
            <w:pPr>
              <w:rPr>
                <w:color w:val="FF0000"/>
              </w:rPr>
            </w:pPr>
          </w:p>
          <w:p w:rsidR="0076442D" w:rsidRPr="00194864" w:rsidRDefault="0076442D" w:rsidP="0076442D">
            <w:pPr>
              <w:rPr>
                <w:rStyle w:val="Komentaronuoroda"/>
                <w:b/>
                <w:sz w:val="24"/>
                <w:szCs w:val="24"/>
              </w:rPr>
            </w:pPr>
            <w:r w:rsidRPr="00194864">
              <w:t>1. Informacija apie Plungės rajono savivaldybės tarybos 2021</w:t>
            </w:r>
            <w:r w:rsidR="00CE0779">
              <w:t>–</w:t>
            </w:r>
            <w:r w:rsidRPr="00194864">
              <w:t xml:space="preserve">2022 metais priimtų sprendimų vykdymą. </w:t>
            </w:r>
          </w:p>
          <w:p w:rsidR="0076442D" w:rsidRDefault="0076442D" w:rsidP="00CA6EEA">
            <w:pPr>
              <w:rPr>
                <w:b/>
              </w:rPr>
            </w:pPr>
          </w:p>
          <w:p w:rsidR="0076442D" w:rsidRDefault="0076442D" w:rsidP="00194864">
            <w:pPr>
              <w:rPr>
                <w:szCs w:val="24"/>
              </w:rPr>
            </w:pPr>
            <w:r>
              <w:rPr>
                <w:szCs w:val="24"/>
              </w:rPr>
              <w:t>2</w:t>
            </w:r>
            <w:r w:rsidRPr="0033751F">
              <w:rPr>
                <w:szCs w:val="24"/>
              </w:rPr>
              <w:t xml:space="preserve">. </w:t>
            </w:r>
            <w:r w:rsidRPr="00657297">
              <w:rPr>
                <w:szCs w:val="24"/>
              </w:rPr>
              <w:t>Žemaitijos nacionalinio parko direkcijos 2022 m. veiklos ataskaitos ir artimiausiu metu numatomų veiklų pristatymas.</w:t>
            </w:r>
          </w:p>
          <w:p w:rsidR="00BE3423" w:rsidRDefault="00BE3423" w:rsidP="00626406">
            <w:pPr>
              <w:outlineLvl w:val="0"/>
              <w:rPr>
                <w:szCs w:val="24"/>
              </w:rPr>
            </w:pPr>
          </w:p>
          <w:p w:rsidR="00626406" w:rsidRPr="00351A37" w:rsidRDefault="00626406" w:rsidP="00626406">
            <w:pPr>
              <w:outlineLvl w:val="0"/>
              <w:rPr>
                <w:szCs w:val="24"/>
              </w:rPr>
            </w:pPr>
            <w:r w:rsidRPr="00351A37">
              <w:rPr>
                <w:caps/>
                <w:szCs w:val="24"/>
              </w:rPr>
              <w:t xml:space="preserve">3. </w:t>
            </w:r>
            <w:r w:rsidRPr="00351A37">
              <w:rPr>
                <w:bCs/>
                <w:szCs w:val="24"/>
              </w:rPr>
              <w:t>Dėl Plungės rajono s</w:t>
            </w:r>
            <w:r w:rsidRPr="00351A37">
              <w:rPr>
                <w:szCs w:val="24"/>
              </w:rPr>
              <w:t>avivaldybės tarybos ir Savivaldybės mero 2022 metų veiklos ataskaitos patvirtinimo.</w:t>
            </w:r>
            <w:r w:rsidR="00BE3423" w:rsidRPr="00351A37">
              <w:rPr>
                <w:szCs w:val="24"/>
              </w:rPr>
              <w:t xml:space="preserve"> </w:t>
            </w:r>
          </w:p>
          <w:p w:rsidR="00626406" w:rsidRPr="00351A37" w:rsidRDefault="00626406" w:rsidP="00626406">
            <w:pPr>
              <w:rPr>
                <w:caps/>
                <w:szCs w:val="24"/>
              </w:rPr>
            </w:pPr>
          </w:p>
          <w:p w:rsidR="00626406" w:rsidRDefault="00626406" w:rsidP="00626406">
            <w:pPr>
              <w:rPr>
                <w:b/>
              </w:rPr>
            </w:pPr>
            <w:r w:rsidRPr="00351A37">
              <w:rPr>
                <w:bCs/>
                <w:szCs w:val="24"/>
              </w:rPr>
              <w:t>4. Dėl Plungės rajono s</w:t>
            </w:r>
            <w:r w:rsidRPr="00351A37">
              <w:rPr>
                <w:szCs w:val="24"/>
              </w:rPr>
              <w:t>avivaldybės administracijos direktoriaus ir Savivaldybės administracijos 2022 metų veiklos ataskaitos patvirtinimo.</w:t>
            </w:r>
          </w:p>
        </w:tc>
        <w:tc>
          <w:tcPr>
            <w:tcW w:w="4927" w:type="dxa"/>
            <w:tcBorders>
              <w:bottom w:val="nil"/>
            </w:tcBorders>
            <w:shd w:val="clear" w:color="auto" w:fill="auto"/>
          </w:tcPr>
          <w:p w:rsidR="0076442D" w:rsidRDefault="0076442D" w:rsidP="00692549">
            <w:pPr>
              <w:jc w:val="left"/>
            </w:pPr>
          </w:p>
          <w:p w:rsidR="0076442D" w:rsidRDefault="0076442D" w:rsidP="00692549">
            <w:pPr>
              <w:jc w:val="left"/>
            </w:pPr>
          </w:p>
          <w:p w:rsidR="0076442D" w:rsidRPr="0076442D" w:rsidRDefault="0076442D" w:rsidP="0076442D">
            <w:pPr>
              <w:pStyle w:val="Sraopastraipa"/>
              <w:numPr>
                <w:ilvl w:val="0"/>
                <w:numId w:val="28"/>
              </w:numPr>
              <w:jc w:val="left"/>
              <w:rPr>
                <w:color w:val="000000"/>
              </w:rPr>
            </w:pPr>
            <w:r w:rsidRPr="0076442D">
              <w:rPr>
                <w:color w:val="000000"/>
              </w:rPr>
              <w:t>Savivaldybės administracijos direktorius.</w:t>
            </w:r>
          </w:p>
          <w:p w:rsidR="0076442D" w:rsidRDefault="0076442D" w:rsidP="00692549">
            <w:pPr>
              <w:jc w:val="left"/>
            </w:pPr>
          </w:p>
          <w:p w:rsidR="0076442D" w:rsidRDefault="0076442D" w:rsidP="00692549">
            <w:pPr>
              <w:jc w:val="left"/>
            </w:pPr>
          </w:p>
          <w:p w:rsidR="0076442D" w:rsidRPr="00657297" w:rsidRDefault="0076442D" w:rsidP="0076442D">
            <w:pPr>
              <w:pStyle w:val="Sraopastraipa"/>
              <w:numPr>
                <w:ilvl w:val="0"/>
                <w:numId w:val="28"/>
              </w:numPr>
              <w:rPr>
                <w:szCs w:val="24"/>
              </w:rPr>
            </w:pPr>
            <w:r w:rsidRPr="00657297">
              <w:rPr>
                <w:szCs w:val="24"/>
              </w:rPr>
              <w:t>Žemaitijos nacionalinio parko direktorius.</w:t>
            </w:r>
          </w:p>
          <w:p w:rsidR="0076442D" w:rsidRDefault="0076442D" w:rsidP="00692549">
            <w:pPr>
              <w:jc w:val="left"/>
            </w:pPr>
          </w:p>
          <w:p w:rsidR="00BE3423" w:rsidRDefault="00BE3423" w:rsidP="00692549">
            <w:pPr>
              <w:jc w:val="left"/>
            </w:pPr>
          </w:p>
          <w:p w:rsidR="00626406" w:rsidRPr="00890938" w:rsidRDefault="00626406" w:rsidP="00626406">
            <w:pPr>
              <w:pStyle w:val="Sraopastraipa"/>
              <w:numPr>
                <w:ilvl w:val="0"/>
                <w:numId w:val="28"/>
              </w:numPr>
              <w:jc w:val="left"/>
            </w:pPr>
            <w:r w:rsidRPr="00890938">
              <w:t>Savivaldybės meras.</w:t>
            </w:r>
          </w:p>
          <w:p w:rsidR="00626406" w:rsidRPr="00890938" w:rsidRDefault="00626406" w:rsidP="00626406">
            <w:pPr>
              <w:ind w:left="1080" w:firstLine="0"/>
              <w:jc w:val="left"/>
            </w:pPr>
          </w:p>
          <w:p w:rsidR="00626406" w:rsidRPr="00890938" w:rsidRDefault="00626406" w:rsidP="00626406">
            <w:pPr>
              <w:ind w:left="1080" w:firstLine="0"/>
              <w:jc w:val="left"/>
            </w:pPr>
          </w:p>
          <w:p w:rsidR="00626406" w:rsidRPr="00890938" w:rsidRDefault="00626406" w:rsidP="00626406">
            <w:pPr>
              <w:ind w:left="1080" w:firstLine="0"/>
              <w:jc w:val="left"/>
            </w:pPr>
          </w:p>
          <w:p w:rsidR="00626406" w:rsidRPr="00890938" w:rsidRDefault="00626406" w:rsidP="00626406">
            <w:pPr>
              <w:numPr>
                <w:ilvl w:val="0"/>
                <w:numId w:val="28"/>
              </w:numPr>
              <w:jc w:val="left"/>
            </w:pPr>
            <w:r w:rsidRPr="00890938">
              <w:t>Savivaldybės administracijos</w:t>
            </w:r>
            <w:r>
              <w:t xml:space="preserve"> </w:t>
            </w:r>
            <w:r w:rsidRPr="00890938">
              <w:t>direktorius.</w:t>
            </w:r>
          </w:p>
          <w:p w:rsidR="00626406" w:rsidRPr="00890938" w:rsidRDefault="00626406" w:rsidP="00692549">
            <w:pPr>
              <w:jc w:val="left"/>
            </w:pPr>
          </w:p>
        </w:tc>
      </w:tr>
      <w:tr w:rsidR="00A50ECD" w:rsidTr="00CA6EEA">
        <w:tc>
          <w:tcPr>
            <w:tcW w:w="4927" w:type="dxa"/>
            <w:tcBorders>
              <w:bottom w:val="nil"/>
            </w:tcBorders>
            <w:shd w:val="clear" w:color="auto" w:fill="auto"/>
          </w:tcPr>
          <w:p w:rsidR="00A50ECD" w:rsidRPr="00890938" w:rsidRDefault="0076442D" w:rsidP="00CA6EEA">
            <w:pPr>
              <w:rPr>
                <w:b/>
              </w:rPr>
            </w:pPr>
            <w:r>
              <w:rPr>
                <w:b/>
              </w:rPr>
              <w:t>Kov</w:t>
            </w:r>
            <w:r w:rsidR="00CE0779">
              <w:rPr>
                <w:b/>
              </w:rPr>
              <w:t>as</w:t>
            </w:r>
          </w:p>
          <w:p w:rsidR="00A50ECD" w:rsidRPr="00890938" w:rsidRDefault="00A50ECD" w:rsidP="00CA6EEA"/>
          <w:p w:rsidR="009800C7" w:rsidRPr="00890938" w:rsidRDefault="00A50ECD" w:rsidP="00D57EF2">
            <w:r w:rsidRPr="0076442D">
              <w:rPr>
                <w:szCs w:val="24"/>
              </w:rPr>
              <w:t>Dėl pritarimo Plungės rajono savivaldybės K</w:t>
            </w:r>
            <w:r w:rsidR="00D07091" w:rsidRPr="0076442D">
              <w:rPr>
                <w:szCs w:val="24"/>
              </w:rPr>
              <w:t>ontrolės ir a</w:t>
            </w:r>
            <w:r w:rsidR="0076442D" w:rsidRPr="0076442D">
              <w:rPr>
                <w:szCs w:val="24"/>
              </w:rPr>
              <w:t>udito tarnybos 2022</w:t>
            </w:r>
            <w:r w:rsidRPr="0076442D">
              <w:rPr>
                <w:szCs w:val="24"/>
              </w:rPr>
              <w:t xml:space="preserve"> metų veiklos ataskaitai.</w:t>
            </w:r>
          </w:p>
        </w:tc>
        <w:tc>
          <w:tcPr>
            <w:tcW w:w="4927" w:type="dxa"/>
            <w:tcBorders>
              <w:bottom w:val="nil"/>
            </w:tcBorders>
            <w:shd w:val="clear" w:color="auto" w:fill="auto"/>
          </w:tcPr>
          <w:p w:rsidR="00A50ECD" w:rsidRPr="00890938" w:rsidRDefault="00A50ECD" w:rsidP="00692549">
            <w:pPr>
              <w:jc w:val="left"/>
            </w:pPr>
          </w:p>
          <w:p w:rsidR="00CA2621" w:rsidRPr="00890938" w:rsidRDefault="00CA2621" w:rsidP="00CA2621">
            <w:pPr>
              <w:ind w:left="1080" w:firstLine="0"/>
              <w:jc w:val="left"/>
            </w:pPr>
          </w:p>
          <w:p w:rsidR="00CA2621" w:rsidRPr="00890938" w:rsidRDefault="00CA2621" w:rsidP="00626406">
            <w:pPr>
              <w:ind w:left="1080" w:firstLine="0"/>
              <w:jc w:val="left"/>
            </w:pPr>
            <w:r w:rsidRPr="00890938">
              <w:t>Savivaldybės Kontrolės ir audito tarnyba.</w:t>
            </w:r>
          </w:p>
          <w:p w:rsidR="009800C7" w:rsidRPr="00890938" w:rsidRDefault="009800C7" w:rsidP="00CA2621">
            <w:pPr>
              <w:ind w:left="720" w:firstLine="0"/>
              <w:jc w:val="left"/>
            </w:pPr>
          </w:p>
        </w:tc>
      </w:tr>
      <w:tr w:rsidR="00A50ECD" w:rsidTr="00CA6EEA">
        <w:tc>
          <w:tcPr>
            <w:tcW w:w="4927" w:type="dxa"/>
            <w:tcBorders>
              <w:bottom w:val="nil"/>
            </w:tcBorders>
            <w:shd w:val="clear" w:color="auto" w:fill="auto"/>
          </w:tcPr>
          <w:p w:rsidR="00A50ECD" w:rsidRPr="0016569A" w:rsidRDefault="00A50ECD" w:rsidP="00CA6EEA">
            <w:pPr>
              <w:rPr>
                <w:b/>
              </w:rPr>
            </w:pPr>
            <w:r w:rsidRPr="0016569A">
              <w:rPr>
                <w:b/>
              </w:rPr>
              <w:t>Balandis</w:t>
            </w:r>
          </w:p>
          <w:p w:rsidR="00A50ECD" w:rsidRPr="0016569A" w:rsidRDefault="00A50ECD" w:rsidP="00CA6EEA"/>
          <w:p w:rsidR="0033751F" w:rsidRPr="00680C79" w:rsidRDefault="00D83F51" w:rsidP="0033524E">
            <w:pPr>
              <w:rPr>
                <w:color w:val="000000"/>
              </w:rPr>
            </w:pPr>
            <w:r w:rsidRPr="0016569A">
              <w:t>Savivaldybės viešųjų įstaigų ir Savival</w:t>
            </w:r>
            <w:r w:rsidR="0076442D">
              <w:t>dybės kontroliuojamų įmonių 2022</w:t>
            </w:r>
            <w:r w:rsidRPr="0016569A">
              <w:t xml:space="preserve"> metų veiklos ataskaitų tvirtinimas.</w:t>
            </w:r>
          </w:p>
        </w:tc>
        <w:tc>
          <w:tcPr>
            <w:tcW w:w="4927" w:type="dxa"/>
            <w:tcBorders>
              <w:bottom w:val="nil"/>
            </w:tcBorders>
            <w:shd w:val="clear" w:color="auto" w:fill="auto"/>
          </w:tcPr>
          <w:p w:rsidR="0096420B" w:rsidRPr="0016569A" w:rsidRDefault="0096420B" w:rsidP="0096420B"/>
          <w:p w:rsidR="00974446" w:rsidRPr="0016569A" w:rsidRDefault="00974446" w:rsidP="0096420B">
            <w:pPr>
              <w:rPr>
                <w:bCs/>
              </w:rPr>
            </w:pPr>
          </w:p>
          <w:p w:rsidR="0072427C" w:rsidRPr="0016569A" w:rsidRDefault="0072427C" w:rsidP="0033524E">
            <w:pPr>
              <w:pStyle w:val="Sraopastraipa"/>
              <w:ind w:left="1080" w:firstLine="0"/>
            </w:pPr>
            <w:r w:rsidRPr="0016569A">
              <w:t>Finansų ir biudžeto skyrius.</w:t>
            </w:r>
          </w:p>
          <w:p w:rsidR="00D83F51" w:rsidRPr="0016569A" w:rsidRDefault="00D83F51" w:rsidP="00AF1A6A">
            <w:pPr>
              <w:rPr>
                <w:szCs w:val="24"/>
              </w:rPr>
            </w:pPr>
          </w:p>
          <w:p w:rsidR="0033751F" w:rsidRPr="0076442D" w:rsidRDefault="0033751F" w:rsidP="0076442D">
            <w:pPr>
              <w:rPr>
                <w:szCs w:val="24"/>
              </w:rPr>
            </w:pPr>
          </w:p>
        </w:tc>
      </w:tr>
      <w:tr w:rsidR="00A50ECD" w:rsidTr="00CA6EEA">
        <w:tc>
          <w:tcPr>
            <w:tcW w:w="4927" w:type="dxa"/>
            <w:tcBorders>
              <w:bottom w:val="nil"/>
            </w:tcBorders>
            <w:shd w:val="clear" w:color="auto" w:fill="auto"/>
          </w:tcPr>
          <w:p w:rsidR="00A50ECD" w:rsidRPr="00680C79" w:rsidRDefault="00A50ECD" w:rsidP="00CA6EEA">
            <w:pPr>
              <w:rPr>
                <w:b/>
                <w:color w:val="000000"/>
              </w:rPr>
            </w:pPr>
            <w:r w:rsidRPr="00680C79">
              <w:rPr>
                <w:b/>
                <w:color w:val="000000"/>
              </w:rPr>
              <w:t>Gegužė</w:t>
            </w:r>
          </w:p>
          <w:p w:rsidR="008C4BF7" w:rsidRPr="00680C79" w:rsidRDefault="008C4BF7" w:rsidP="00CA6EEA">
            <w:pPr>
              <w:rPr>
                <w:b/>
                <w:color w:val="000000"/>
              </w:rPr>
            </w:pPr>
          </w:p>
          <w:p w:rsidR="00784F3C" w:rsidRPr="00680C79" w:rsidRDefault="00524790" w:rsidP="008C4BF7">
            <w:pPr>
              <w:rPr>
                <w:color w:val="000000"/>
              </w:rPr>
            </w:pPr>
            <w:r w:rsidRPr="00680C79">
              <w:rPr>
                <w:color w:val="000000"/>
              </w:rPr>
              <w:lastRenderedPageBreak/>
              <w:t xml:space="preserve">1. </w:t>
            </w:r>
            <w:r w:rsidR="00A50ECD" w:rsidRPr="00680C79">
              <w:rPr>
                <w:color w:val="000000"/>
              </w:rPr>
              <w:t>P</w:t>
            </w:r>
            <w:r w:rsidR="0010409F">
              <w:rPr>
                <w:bCs/>
                <w:color w:val="000000"/>
              </w:rPr>
              <w:t>lungės rajono savivaldybės 2022</w:t>
            </w:r>
            <w:r w:rsidR="00CE0779">
              <w:rPr>
                <w:bCs/>
                <w:color w:val="000000"/>
              </w:rPr>
              <w:t>–</w:t>
            </w:r>
            <w:r w:rsidR="00AC40AC" w:rsidRPr="00680C79">
              <w:rPr>
                <w:bCs/>
                <w:color w:val="000000"/>
              </w:rPr>
              <w:t>202</w:t>
            </w:r>
            <w:r w:rsidR="0010409F">
              <w:rPr>
                <w:bCs/>
                <w:color w:val="000000"/>
              </w:rPr>
              <w:t>4</w:t>
            </w:r>
            <w:r w:rsidR="00A50ECD" w:rsidRPr="00680C79">
              <w:rPr>
                <w:bCs/>
                <w:color w:val="000000"/>
              </w:rPr>
              <w:t xml:space="preserve"> metų s</w:t>
            </w:r>
            <w:r w:rsidR="0010409F">
              <w:rPr>
                <w:color w:val="000000"/>
              </w:rPr>
              <w:t>trateginio veiklos plano 2022</w:t>
            </w:r>
            <w:r w:rsidR="00A50ECD" w:rsidRPr="00680C79">
              <w:rPr>
                <w:color w:val="000000"/>
              </w:rPr>
              <w:t xml:space="preserve"> metų programų įvykdymo ataskaitos tvirtinimas.</w:t>
            </w:r>
          </w:p>
          <w:p w:rsidR="007B0EED" w:rsidRDefault="007B0EED" w:rsidP="008C4BF7">
            <w:pPr>
              <w:rPr>
                <w:color w:val="000000"/>
              </w:rPr>
            </w:pPr>
          </w:p>
          <w:p w:rsidR="009748B2" w:rsidRPr="00D57EF2" w:rsidRDefault="0010409F" w:rsidP="009748B2">
            <w:r w:rsidRPr="00D57EF2">
              <w:t>2</w:t>
            </w:r>
            <w:r w:rsidR="007B0EED" w:rsidRPr="00D57EF2">
              <w:t xml:space="preserve">. Plungės rajono savivaldybės </w:t>
            </w:r>
            <w:r w:rsidR="00D57EF2" w:rsidRPr="00D57EF2">
              <w:t xml:space="preserve">ir regiono </w:t>
            </w:r>
            <w:r w:rsidR="007B0EED" w:rsidRPr="00D57EF2">
              <w:t>biudžeto pajamų surinkimo apžvalga.</w:t>
            </w:r>
          </w:p>
          <w:p w:rsidR="009748B2" w:rsidRDefault="009748B2" w:rsidP="009748B2">
            <w:pPr>
              <w:rPr>
                <w:szCs w:val="24"/>
              </w:rPr>
            </w:pPr>
          </w:p>
          <w:p w:rsidR="009748B2" w:rsidRPr="009748B2" w:rsidRDefault="009748B2" w:rsidP="009748B2">
            <w:pPr>
              <w:rPr>
                <w:color w:val="000000"/>
              </w:rPr>
            </w:pPr>
            <w:r>
              <w:rPr>
                <w:szCs w:val="24"/>
              </w:rPr>
              <w:t xml:space="preserve">3. </w:t>
            </w:r>
            <w:r w:rsidRPr="00587392">
              <w:rPr>
                <w:szCs w:val="24"/>
              </w:rPr>
              <w:t>UAB „Telšių regiono atliekų tvarkymo</w:t>
            </w:r>
            <w:r>
              <w:rPr>
                <w:szCs w:val="24"/>
              </w:rPr>
              <w:t xml:space="preserve"> </w:t>
            </w:r>
            <w:r w:rsidRPr="009748B2">
              <w:rPr>
                <w:szCs w:val="24"/>
              </w:rPr>
              <w:t>centras“ ir UAB „Veistas“ 2023 metų veiklos pristatymas: planuojami darbai, paslaugų plėtros perspektyvos.</w:t>
            </w:r>
            <w:r w:rsidR="0008179A">
              <w:rPr>
                <w:szCs w:val="24"/>
              </w:rPr>
              <w:t xml:space="preserve"> </w:t>
            </w:r>
          </w:p>
        </w:tc>
        <w:tc>
          <w:tcPr>
            <w:tcW w:w="4927" w:type="dxa"/>
            <w:tcBorders>
              <w:bottom w:val="nil"/>
            </w:tcBorders>
            <w:shd w:val="clear" w:color="auto" w:fill="auto"/>
          </w:tcPr>
          <w:p w:rsidR="00F3037C" w:rsidRPr="00680C79" w:rsidRDefault="00F3037C" w:rsidP="00F3037C">
            <w:pPr>
              <w:ind w:left="720" w:firstLine="0"/>
              <w:rPr>
                <w:color w:val="000000"/>
              </w:rPr>
            </w:pPr>
          </w:p>
          <w:p w:rsidR="008C4BF7" w:rsidRPr="00680C79" w:rsidRDefault="008C4BF7" w:rsidP="00F3037C">
            <w:pPr>
              <w:ind w:left="720" w:firstLine="0"/>
              <w:rPr>
                <w:color w:val="000000"/>
              </w:rPr>
            </w:pPr>
          </w:p>
          <w:p w:rsidR="00631A97" w:rsidRPr="00680C79" w:rsidRDefault="00A50ECD" w:rsidP="007B0EED">
            <w:pPr>
              <w:numPr>
                <w:ilvl w:val="0"/>
                <w:numId w:val="25"/>
              </w:numPr>
              <w:outlineLvl w:val="0"/>
              <w:rPr>
                <w:color w:val="000000"/>
              </w:rPr>
            </w:pPr>
            <w:r w:rsidRPr="00680C79">
              <w:rPr>
                <w:color w:val="000000"/>
                <w:szCs w:val="24"/>
              </w:rPr>
              <w:lastRenderedPageBreak/>
              <w:t>Strateginio planavimo ir investicijų skyrius.</w:t>
            </w:r>
          </w:p>
          <w:p w:rsidR="00631A97" w:rsidRPr="00680C79" w:rsidRDefault="00631A97" w:rsidP="00631A97">
            <w:pPr>
              <w:ind w:left="1080" w:firstLine="0"/>
              <w:outlineLvl w:val="0"/>
              <w:rPr>
                <w:color w:val="000000"/>
              </w:rPr>
            </w:pPr>
          </w:p>
          <w:p w:rsidR="00631A97" w:rsidRPr="00680C79" w:rsidRDefault="00631A97" w:rsidP="00631A97">
            <w:pPr>
              <w:ind w:left="1080" w:firstLine="0"/>
              <w:outlineLvl w:val="0"/>
              <w:rPr>
                <w:color w:val="000000"/>
              </w:rPr>
            </w:pPr>
          </w:p>
          <w:p w:rsidR="007B0EED" w:rsidRPr="00D57EF2" w:rsidRDefault="007B0EED" w:rsidP="007B0EED">
            <w:pPr>
              <w:numPr>
                <w:ilvl w:val="0"/>
                <w:numId w:val="25"/>
              </w:numPr>
              <w:outlineLvl w:val="0"/>
            </w:pPr>
            <w:r w:rsidRPr="00D57EF2">
              <w:t xml:space="preserve">Klaipėdos AVMI atstovas. </w:t>
            </w:r>
          </w:p>
          <w:p w:rsidR="007B0EED" w:rsidRDefault="007B0EED" w:rsidP="007B0EED">
            <w:pPr>
              <w:ind w:left="1080" w:firstLine="0"/>
              <w:outlineLvl w:val="0"/>
              <w:rPr>
                <w:color w:val="000000"/>
              </w:rPr>
            </w:pPr>
          </w:p>
          <w:p w:rsidR="009748B2" w:rsidRDefault="009748B2" w:rsidP="007B0EED">
            <w:pPr>
              <w:ind w:left="1080" w:firstLine="0"/>
              <w:outlineLvl w:val="0"/>
              <w:rPr>
                <w:color w:val="000000"/>
              </w:rPr>
            </w:pPr>
          </w:p>
          <w:p w:rsidR="009748B2" w:rsidRDefault="009748B2" w:rsidP="009748B2">
            <w:pPr>
              <w:pStyle w:val="Sraopastraipa"/>
              <w:numPr>
                <w:ilvl w:val="0"/>
                <w:numId w:val="25"/>
              </w:numPr>
            </w:pPr>
            <w:r>
              <w:t xml:space="preserve">UAB „Telšių regiono </w:t>
            </w:r>
            <w:r w:rsidR="0008179A">
              <w:t>atliekų tvarkymo centras“.</w:t>
            </w:r>
          </w:p>
          <w:p w:rsidR="009748B2" w:rsidRPr="00680C79" w:rsidRDefault="009748B2" w:rsidP="007B0EED">
            <w:pPr>
              <w:ind w:left="1080" w:firstLine="0"/>
              <w:outlineLvl w:val="0"/>
              <w:rPr>
                <w:color w:val="000000"/>
              </w:rPr>
            </w:pPr>
          </w:p>
        </w:tc>
      </w:tr>
      <w:tr w:rsidR="00A50ECD" w:rsidTr="00CA6EEA">
        <w:tc>
          <w:tcPr>
            <w:tcW w:w="4927" w:type="dxa"/>
            <w:tcBorders>
              <w:bottom w:val="nil"/>
            </w:tcBorders>
            <w:shd w:val="clear" w:color="auto" w:fill="auto"/>
          </w:tcPr>
          <w:p w:rsidR="00A50ECD" w:rsidRDefault="00A50ECD" w:rsidP="00CA6EEA">
            <w:pPr>
              <w:rPr>
                <w:b/>
              </w:rPr>
            </w:pPr>
            <w:r w:rsidRPr="0016569A">
              <w:rPr>
                <w:b/>
              </w:rPr>
              <w:lastRenderedPageBreak/>
              <w:t>Birželis</w:t>
            </w:r>
          </w:p>
          <w:p w:rsidR="00D57EF2" w:rsidRDefault="00D57EF2" w:rsidP="00CA6EEA">
            <w:pPr>
              <w:rPr>
                <w:b/>
              </w:rPr>
            </w:pPr>
          </w:p>
          <w:p w:rsidR="0010409F" w:rsidRDefault="0033524E" w:rsidP="009B0818">
            <w:r>
              <w:t xml:space="preserve">1. </w:t>
            </w:r>
            <w:r w:rsidR="00E763DE" w:rsidRPr="009B0818">
              <w:t xml:space="preserve">Informacija apie </w:t>
            </w:r>
            <w:r w:rsidR="003A0B10" w:rsidRPr="00C530D0">
              <w:rPr>
                <w:bCs/>
                <w:kern w:val="36"/>
                <w:lang w:eastAsia="lt-LT"/>
              </w:rPr>
              <w:t>Klaipėdos priešgaisrinė</w:t>
            </w:r>
            <w:r w:rsidR="009B0818">
              <w:rPr>
                <w:bCs/>
                <w:kern w:val="36"/>
                <w:lang w:eastAsia="lt-LT"/>
              </w:rPr>
              <w:t>s gelbėjimo valdybos</w:t>
            </w:r>
            <w:r w:rsidR="003A0B10">
              <w:rPr>
                <w:bCs/>
                <w:kern w:val="36"/>
                <w:lang w:eastAsia="lt-LT"/>
              </w:rPr>
              <w:t xml:space="preserve">, </w:t>
            </w:r>
            <w:r w:rsidR="00994D3F">
              <w:rPr>
                <w:bCs/>
                <w:kern w:val="36"/>
                <w:lang w:eastAsia="lt-LT"/>
              </w:rPr>
              <w:t>Plungės priešgaisrinė</w:t>
            </w:r>
            <w:r w:rsidR="00E763DE">
              <w:rPr>
                <w:bCs/>
                <w:kern w:val="36"/>
                <w:lang w:eastAsia="lt-LT"/>
              </w:rPr>
              <w:t>s</w:t>
            </w:r>
            <w:r w:rsidR="00994D3F">
              <w:rPr>
                <w:bCs/>
                <w:kern w:val="36"/>
                <w:lang w:eastAsia="lt-LT"/>
              </w:rPr>
              <w:t xml:space="preserve"> gelbėjimo tarnybos ir </w:t>
            </w:r>
            <w:r w:rsidR="00994D3F">
              <w:t xml:space="preserve">Plungės rajono savivaldybės priešgaisrinės apsaugos tarnybos </w:t>
            </w:r>
            <w:r w:rsidR="00E763DE">
              <w:t>veiklą 2022 metai</w:t>
            </w:r>
            <w:r w:rsidR="00994D3F">
              <w:t>s.</w:t>
            </w:r>
          </w:p>
          <w:p w:rsidR="0033524E" w:rsidRDefault="0033524E" w:rsidP="009B0818"/>
          <w:p w:rsidR="0033524E" w:rsidRPr="00186A75" w:rsidRDefault="0033524E" w:rsidP="00940A16">
            <w:pPr>
              <w:rPr>
                <w:color w:val="FF0000"/>
              </w:rPr>
            </w:pPr>
            <w:r>
              <w:t xml:space="preserve">2. </w:t>
            </w:r>
            <w:r w:rsidRPr="00D57EF2">
              <w:t xml:space="preserve">Valstybinio socialinio draudimo fondo valdybos </w:t>
            </w:r>
            <w:r w:rsidR="00830268" w:rsidRPr="00D97935">
              <w:t>Klaipėdos</w:t>
            </w:r>
            <w:r w:rsidRPr="00D57EF2">
              <w:t xml:space="preserve"> skyriaus informacija apie socialinio draudimo situaciją Plungės rajone ir regione.</w:t>
            </w:r>
            <w:r w:rsidR="00FD5068">
              <w:t xml:space="preserve"> </w:t>
            </w:r>
          </w:p>
        </w:tc>
        <w:tc>
          <w:tcPr>
            <w:tcW w:w="4927" w:type="dxa"/>
            <w:tcBorders>
              <w:bottom w:val="nil"/>
            </w:tcBorders>
            <w:shd w:val="clear" w:color="auto" w:fill="auto"/>
          </w:tcPr>
          <w:p w:rsidR="003C2B29" w:rsidRDefault="003C2B29" w:rsidP="003C2B29">
            <w:pPr>
              <w:pStyle w:val="Sraopastraipa"/>
              <w:ind w:left="1080" w:firstLine="0"/>
              <w:outlineLvl w:val="0"/>
            </w:pPr>
          </w:p>
          <w:p w:rsidR="00994D3F" w:rsidRDefault="00994D3F" w:rsidP="003C2B29">
            <w:pPr>
              <w:pStyle w:val="Sraopastraipa"/>
              <w:ind w:left="1080" w:firstLine="0"/>
              <w:outlineLvl w:val="0"/>
            </w:pPr>
          </w:p>
          <w:p w:rsidR="00994D3F" w:rsidRDefault="00994D3F" w:rsidP="0033524E">
            <w:pPr>
              <w:pStyle w:val="Sraopastraipa"/>
              <w:numPr>
                <w:ilvl w:val="0"/>
                <w:numId w:val="33"/>
              </w:numPr>
              <w:outlineLvl w:val="0"/>
            </w:pPr>
            <w:r w:rsidRPr="009B0818">
              <w:t>Tarnybų vadovai</w:t>
            </w:r>
            <w:r w:rsidR="00352F58">
              <w:t>.</w:t>
            </w:r>
          </w:p>
          <w:p w:rsidR="0033524E" w:rsidRDefault="0033524E" w:rsidP="0033524E">
            <w:pPr>
              <w:pStyle w:val="Sraopastraipa"/>
              <w:ind w:left="1080" w:firstLine="0"/>
              <w:outlineLvl w:val="0"/>
            </w:pPr>
          </w:p>
          <w:p w:rsidR="0033524E" w:rsidRDefault="0033524E" w:rsidP="0033524E">
            <w:pPr>
              <w:pStyle w:val="Sraopastraipa"/>
              <w:ind w:left="1080" w:firstLine="0"/>
              <w:outlineLvl w:val="0"/>
            </w:pPr>
          </w:p>
          <w:p w:rsidR="0033524E" w:rsidRDefault="0033524E" w:rsidP="0033524E">
            <w:pPr>
              <w:pStyle w:val="Sraopastraipa"/>
              <w:ind w:left="1080" w:firstLine="0"/>
              <w:outlineLvl w:val="0"/>
            </w:pPr>
          </w:p>
          <w:p w:rsidR="0033524E" w:rsidRDefault="0033524E" w:rsidP="0033524E">
            <w:pPr>
              <w:pStyle w:val="Sraopastraipa"/>
              <w:ind w:left="1080" w:firstLine="0"/>
              <w:outlineLvl w:val="0"/>
            </w:pPr>
          </w:p>
          <w:p w:rsidR="0033524E" w:rsidRDefault="0033524E" w:rsidP="0033524E">
            <w:pPr>
              <w:pStyle w:val="Sraopastraipa"/>
              <w:ind w:left="1080" w:firstLine="0"/>
              <w:outlineLvl w:val="0"/>
            </w:pPr>
          </w:p>
          <w:p w:rsidR="00940A16" w:rsidRPr="00940A16" w:rsidRDefault="00940A16" w:rsidP="00940A16">
            <w:pPr>
              <w:pStyle w:val="Sraopastraipa"/>
              <w:numPr>
                <w:ilvl w:val="0"/>
                <w:numId w:val="33"/>
              </w:numPr>
              <w:rPr>
                <w:szCs w:val="24"/>
              </w:rPr>
            </w:pPr>
            <w:r w:rsidRPr="00940A16">
              <w:rPr>
                <w:bCs/>
              </w:rPr>
              <w:t xml:space="preserve">VSDFV </w:t>
            </w:r>
            <w:r w:rsidRPr="00940A16">
              <w:rPr>
                <w:szCs w:val="24"/>
                <w:lang w:eastAsia="lt-LT"/>
              </w:rPr>
              <w:t>Klaipėdos skyriaus II Klientų aptarnavimo skyriaus atstovas</w:t>
            </w:r>
            <w:r w:rsidRPr="00940A16">
              <w:rPr>
                <w:szCs w:val="24"/>
              </w:rPr>
              <w:t>.</w:t>
            </w:r>
          </w:p>
          <w:p w:rsidR="0033524E" w:rsidRPr="00A40DD6" w:rsidRDefault="0033524E" w:rsidP="0033524E">
            <w:pPr>
              <w:pStyle w:val="Sraopastraipa"/>
              <w:ind w:left="1080" w:firstLine="0"/>
              <w:outlineLvl w:val="0"/>
            </w:pPr>
          </w:p>
        </w:tc>
      </w:tr>
      <w:tr w:rsidR="00A50ECD" w:rsidTr="00CA6EEA">
        <w:tc>
          <w:tcPr>
            <w:tcW w:w="4927" w:type="dxa"/>
            <w:tcBorders>
              <w:bottom w:val="nil"/>
            </w:tcBorders>
            <w:shd w:val="clear" w:color="auto" w:fill="auto"/>
          </w:tcPr>
          <w:p w:rsidR="00A50ECD" w:rsidRDefault="00A50ECD" w:rsidP="00CA6EEA">
            <w:pPr>
              <w:rPr>
                <w:b/>
              </w:rPr>
            </w:pPr>
            <w:r>
              <w:rPr>
                <w:b/>
              </w:rPr>
              <w:t>Liepa</w:t>
            </w:r>
          </w:p>
          <w:p w:rsidR="008A4CC1" w:rsidRDefault="008A4CC1" w:rsidP="00CA6EEA">
            <w:pPr>
              <w:rPr>
                <w:b/>
              </w:rPr>
            </w:pPr>
          </w:p>
          <w:p w:rsidR="0072427C" w:rsidRDefault="00834858" w:rsidP="0072427C">
            <w:r w:rsidRPr="008C4BF7">
              <w:t xml:space="preserve">1. </w:t>
            </w:r>
            <w:r w:rsidR="003A3AB7">
              <w:t>Plungės rajono s</w:t>
            </w:r>
            <w:r w:rsidR="0010409F">
              <w:t>avivaldybės 2022</w:t>
            </w:r>
            <w:r w:rsidR="0072427C" w:rsidRPr="00884D17">
              <w:t xml:space="preserve"> metų </w:t>
            </w:r>
            <w:r w:rsidR="00BD4B2B">
              <w:t>finansinių ataskaitų rinkinių bei</w:t>
            </w:r>
            <w:r w:rsidR="0072427C" w:rsidRPr="00884D17">
              <w:t xml:space="preserve"> kons</w:t>
            </w:r>
            <w:r w:rsidR="0072427C">
              <w:t>oliduotųjų finansinių ataskaitų</w:t>
            </w:r>
            <w:r w:rsidR="0072427C" w:rsidRPr="00884D17">
              <w:t xml:space="preserve"> rinkinio audito išvadų išklausymas ir svarstymas.</w:t>
            </w:r>
            <w:r w:rsidR="00612305" w:rsidRPr="0008179A">
              <w:rPr>
                <w:color w:val="00B050"/>
                <w:szCs w:val="24"/>
              </w:rPr>
              <w:t xml:space="preserve"> </w:t>
            </w:r>
          </w:p>
          <w:p w:rsidR="00D16089" w:rsidRDefault="00D16089" w:rsidP="000C29A9">
            <w:pPr>
              <w:outlineLvl w:val="0"/>
            </w:pPr>
          </w:p>
          <w:p w:rsidR="001D2355" w:rsidRPr="0086278A" w:rsidRDefault="00D16089" w:rsidP="000841FF">
            <w:pPr>
              <w:outlineLvl w:val="0"/>
            </w:pPr>
            <w:r>
              <w:t>2</w:t>
            </w:r>
            <w:r w:rsidRPr="00D16089">
              <w:t xml:space="preserve">. </w:t>
            </w:r>
            <w:r w:rsidR="000C29A9" w:rsidRPr="00D57EF2">
              <w:rPr>
                <w:rStyle w:val="Grietas"/>
                <w:b w:val="0"/>
              </w:rPr>
              <w:t xml:space="preserve">Klaipėdos apskrities vyriausiojo policijos komisariato </w:t>
            </w:r>
            <w:r w:rsidR="000C29A9" w:rsidRPr="00D57EF2">
              <w:t>Plungės rajono policijos komisariato veiklos rezultatų analizė ir tendencijos.</w:t>
            </w:r>
          </w:p>
        </w:tc>
        <w:tc>
          <w:tcPr>
            <w:tcW w:w="4927" w:type="dxa"/>
            <w:tcBorders>
              <w:bottom w:val="nil"/>
            </w:tcBorders>
            <w:shd w:val="clear" w:color="auto" w:fill="auto"/>
          </w:tcPr>
          <w:p w:rsidR="008A4CC1" w:rsidRDefault="008A4CC1" w:rsidP="008A4CC1">
            <w:pPr>
              <w:ind w:left="720" w:firstLine="0"/>
            </w:pPr>
          </w:p>
          <w:p w:rsidR="00BA3A2A" w:rsidRDefault="00BA3A2A" w:rsidP="00BA3A2A">
            <w:pPr>
              <w:ind w:left="1080" w:firstLine="0"/>
            </w:pPr>
          </w:p>
          <w:p w:rsidR="0072427C" w:rsidRDefault="0072427C" w:rsidP="00A77E0A">
            <w:pPr>
              <w:numPr>
                <w:ilvl w:val="0"/>
                <w:numId w:val="20"/>
              </w:numPr>
            </w:pPr>
            <w:r w:rsidRPr="008175C2">
              <w:t>Savivaldybės Kontrolės ir audito tarnyba</w:t>
            </w:r>
            <w:r>
              <w:t>.</w:t>
            </w:r>
          </w:p>
          <w:p w:rsidR="00BA3A2A" w:rsidRDefault="00BA3A2A" w:rsidP="00BA3A2A">
            <w:pPr>
              <w:ind w:left="1080" w:firstLine="0"/>
            </w:pPr>
          </w:p>
          <w:p w:rsidR="0072427C" w:rsidRDefault="0072427C" w:rsidP="00BA3A2A">
            <w:pPr>
              <w:ind w:left="1080" w:firstLine="0"/>
            </w:pPr>
          </w:p>
          <w:p w:rsidR="0072427C" w:rsidRDefault="0072427C" w:rsidP="00BA3A2A">
            <w:pPr>
              <w:ind w:left="1080" w:firstLine="0"/>
            </w:pPr>
          </w:p>
          <w:p w:rsidR="003729C7" w:rsidRPr="008175C2" w:rsidRDefault="0072427C" w:rsidP="000841FF">
            <w:pPr>
              <w:numPr>
                <w:ilvl w:val="0"/>
                <w:numId w:val="20"/>
              </w:numPr>
            </w:pPr>
            <w:r w:rsidRPr="00D57EF2">
              <w:rPr>
                <w:rStyle w:val="Grietas"/>
                <w:b w:val="0"/>
              </w:rPr>
              <w:t xml:space="preserve">Klaipėdos apskrities vyriausiojo policijos komisariato </w:t>
            </w:r>
            <w:r w:rsidRPr="00D57EF2">
              <w:t>Plungės rajono policijos komisariatas.</w:t>
            </w:r>
            <w:r w:rsidRPr="00D57EF2">
              <w:rPr>
                <w:b/>
                <w:i/>
              </w:rPr>
              <w:t xml:space="preserve"> </w:t>
            </w:r>
          </w:p>
        </w:tc>
      </w:tr>
      <w:tr w:rsidR="00A50ECD" w:rsidTr="00CA6EEA">
        <w:tc>
          <w:tcPr>
            <w:tcW w:w="4927" w:type="dxa"/>
            <w:tcBorders>
              <w:bottom w:val="nil"/>
            </w:tcBorders>
            <w:shd w:val="clear" w:color="auto" w:fill="auto"/>
          </w:tcPr>
          <w:p w:rsidR="00A50ECD" w:rsidRPr="004C7644" w:rsidRDefault="00A50ECD" w:rsidP="00CA6EEA">
            <w:pPr>
              <w:rPr>
                <w:b/>
              </w:rPr>
            </w:pPr>
            <w:r w:rsidRPr="004C7644">
              <w:rPr>
                <w:b/>
              </w:rPr>
              <w:t>Rugsėjis</w:t>
            </w:r>
          </w:p>
          <w:p w:rsidR="000E5853" w:rsidRPr="004C7644" w:rsidRDefault="000E5853" w:rsidP="00CA6EEA"/>
          <w:p w:rsidR="00AE59C5" w:rsidRDefault="00AE59C5" w:rsidP="00201FFE">
            <w:pPr>
              <w:rPr>
                <w:color w:val="00B050"/>
                <w:szCs w:val="24"/>
              </w:rPr>
            </w:pPr>
            <w:r w:rsidRPr="00136B3C">
              <w:t xml:space="preserve">1. </w:t>
            </w:r>
            <w:r w:rsidR="000E5853" w:rsidRPr="00612305">
              <w:t>Informacijos apie UAB „Plungės šilumos tinklai“ pasirengimą centralizuotam šildymo tiekimui pristatymas.</w:t>
            </w:r>
            <w:r w:rsidR="00BD4B2B" w:rsidRPr="0008179A">
              <w:rPr>
                <w:color w:val="00B050"/>
                <w:szCs w:val="24"/>
              </w:rPr>
              <w:t xml:space="preserve"> </w:t>
            </w:r>
          </w:p>
          <w:p w:rsidR="006D4809" w:rsidRPr="00186A75" w:rsidRDefault="006D4809" w:rsidP="00201FFE">
            <w:pPr>
              <w:rPr>
                <w:color w:val="FF0000"/>
              </w:rPr>
            </w:pPr>
          </w:p>
          <w:p w:rsidR="000B2169" w:rsidRPr="005E20B7" w:rsidRDefault="00AE59C5" w:rsidP="00312BD5">
            <w:pPr>
              <w:rPr>
                <w:b/>
              </w:rPr>
            </w:pPr>
            <w:r w:rsidRPr="00D57EF2">
              <w:t>2. Plungės rajono moksleivių brandos egzaminų rezultatų analizė ir  priemonių ugdymo kokybei gerinti aptarimas.</w:t>
            </w:r>
          </w:p>
        </w:tc>
        <w:tc>
          <w:tcPr>
            <w:tcW w:w="4927" w:type="dxa"/>
            <w:tcBorders>
              <w:bottom w:val="nil"/>
            </w:tcBorders>
            <w:shd w:val="clear" w:color="auto" w:fill="auto"/>
          </w:tcPr>
          <w:p w:rsidR="00B210E7" w:rsidRPr="004C7644" w:rsidRDefault="00B210E7" w:rsidP="00B210E7">
            <w:pPr>
              <w:tabs>
                <w:tab w:val="left" w:pos="7938"/>
              </w:tabs>
              <w:ind w:firstLine="5184"/>
            </w:pPr>
          </w:p>
          <w:p w:rsidR="000E5853" w:rsidRPr="000C1CA6" w:rsidRDefault="000E5853" w:rsidP="000E5853">
            <w:pPr>
              <w:ind w:left="1080" w:firstLine="0"/>
            </w:pPr>
          </w:p>
          <w:p w:rsidR="00AE59C5" w:rsidRPr="00612305" w:rsidRDefault="00AE59C5" w:rsidP="00AE59C5">
            <w:pPr>
              <w:numPr>
                <w:ilvl w:val="0"/>
                <w:numId w:val="18"/>
              </w:numPr>
            </w:pPr>
            <w:r w:rsidRPr="00612305">
              <w:t xml:space="preserve">UAB „Plungės šilumos tinklai“ generalinis direktorius. </w:t>
            </w:r>
          </w:p>
          <w:p w:rsidR="00AE59C5" w:rsidRPr="00312BD5" w:rsidRDefault="00AE59C5" w:rsidP="00201FFE">
            <w:pPr>
              <w:ind w:left="1080" w:firstLine="0"/>
              <w:rPr>
                <w:color w:val="FF0000"/>
              </w:rPr>
            </w:pPr>
          </w:p>
          <w:p w:rsidR="00AE59C5" w:rsidRPr="00312BD5" w:rsidRDefault="00AE59C5" w:rsidP="00201FFE">
            <w:pPr>
              <w:ind w:left="1080" w:firstLine="0"/>
              <w:rPr>
                <w:color w:val="FF0000"/>
              </w:rPr>
            </w:pPr>
          </w:p>
          <w:p w:rsidR="00AE59C5" w:rsidRPr="00D57EF2" w:rsidRDefault="005E20B7" w:rsidP="00AE59C5">
            <w:pPr>
              <w:numPr>
                <w:ilvl w:val="0"/>
                <w:numId w:val="18"/>
              </w:numPr>
            </w:pPr>
            <w:r w:rsidRPr="00D57EF2">
              <w:t>Švietimo</w:t>
            </w:r>
            <w:r w:rsidR="00AE59C5" w:rsidRPr="00D57EF2">
              <w:t xml:space="preserve"> ir sporto skyrius.</w:t>
            </w:r>
          </w:p>
          <w:p w:rsidR="000B2169" w:rsidRPr="004C7644" w:rsidRDefault="000B2169" w:rsidP="0010409F">
            <w:pPr>
              <w:ind w:firstLine="0"/>
            </w:pPr>
          </w:p>
        </w:tc>
      </w:tr>
      <w:tr w:rsidR="002B6737" w:rsidTr="00CA6EEA">
        <w:tc>
          <w:tcPr>
            <w:tcW w:w="4927" w:type="dxa"/>
            <w:tcBorders>
              <w:bottom w:val="nil"/>
            </w:tcBorders>
            <w:shd w:val="clear" w:color="auto" w:fill="auto"/>
          </w:tcPr>
          <w:p w:rsidR="002B6737" w:rsidRDefault="002B6737" w:rsidP="00CA6EEA">
            <w:pPr>
              <w:rPr>
                <w:b/>
              </w:rPr>
            </w:pPr>
            <w:r>
              <w:rPr>
                <w:b/>
              </w:rPr>
              <w:t>Spalis</w:t>
            </w:r>
          </w:p>
          <w:p w:rsidR="002B6737" w:rsidRDefault="002B6737" w:rsidP="00CA6EEA">
            <w:pPr>
              <w:rPr>
                <w:b/>
              </w:rPr>
            </w:pPr>
          </w:p>
          <w:p w:rsidR="00312BD5" w:rsidRDefault="00890938" w:rsidP="009D5DBD">
            <w:pPr>
              <w:rPr>
                <w:color w:val="00B050"/>
                <w:szCs w:val="24"/>
              </w:rPr>
            </w:pPr>
            <w:r>
              <w:rPr>
                <w:szCs w:val="24"/>
              </w:rPr>
              <w:t xml:space="preserve">1. </w:t>
            </w:r>
            <w:r w:rsidR="009D5DBD">
              <w:rPr>
                <w:szCs w:val="24"/>
              </w:rPr>
              <w:t>Investici</w:t>
            </w:r>
            <w:r w:rsidR="009D5DBD" w:rsidRPr="00696D01">
              <w:rPr>
                <w:szCs w:val="24"/>
              </w:rPr>
              <w:t>nių projektų ir kaimo bendruomenių projektinės veiklos įtaka Plungės rajono savivaldybės žmonių gyvenimo kokybei.</w:t>
            </w:r>
            <w:r w:rsidR="009748B2">
              <w:rPr>
                <w:szCs w:val="24"/>
              </w:rPr>
              <w:t xml:space="preserve"> </w:t>
            </w:r>
          </w:p>
          <w:p w:rsidR="00E47C91" w:rsidRDefault="00E47C91" w:rsidP="009D5DBD"/>
          <w:p w:rsidR="00E47C91" w:rsidRPr="002B6737" w:rsidRDefault="00E47C91" w:rsidP="00FD090E">
            <w:r>
              <w:t>2. Plungės rajono</w:t>
            </w:r>
            <w:r w:rsidR="00581FFA">
              <w:t xml:space="preserve"> savivaldybės</w:t>
            </w:r>
            <w:r>
              <w:t xml:space="preserve"> atstovavimas Telšių regiono plėtros</w:t>
            </w:r>
            <w:r w:rsidR="00D57EF2">
              <w:t xml:space="preserve"> </w:t>
            </w:r>
            <w:r w:rsidR="00FD090E">
              <w:t>bei K</w:t>
            </w:r>
            <w:r w:rsidR="00D57EF2" w:rsidRPr="00FD090E">
              <w:t>ultūros</w:t>
            </w:r>
            <w:r w:rsidRPr="00FD090E">
              <w:t xml:space="preserve"> </w:t>
            </w:r>
            <w:r>
              <w:t xml:space="preserve">tarybose.  </w:t>
            </w:r>
          </w:p>
        </w:tc>
        <w:tc>
          <w:tcPr>
            <w:tcW w:w="4927" w:type="dxa"/>
            <w:tcBorders>
              <w:bottom w:val="nil"/>
            </w:tcBorders>
            <w:shd w:val="clear" w:color="auto" w:fill="auto"/>
          </w:tcPr>
          <w:p w:rsidR="002B6737" w:rsidRDefault="002B6737" w:rsidP="00CA6EEA">
            <w:pPr>
              <w:ind w:left="1080" w:firstLine="0"/>
            </w:pPr>
          </w:p>
          <w:p w:rsidR="002B6737" w:rsidRDefault="002B6737" w:rsidP="00CA6EEA">
            <w:pPr>
              <w:ind w:left="1080" w:firstLine="0"/>
            </w:pPr>
          </w:p>
          <w:p w:rsidR="00890938" w:rsidRPr="00E47C91" w:rsidRDefault="009D5DBD" w:rsidP="009D5DBD">
            <w:pPr>
              <w:numPr>
                <w:ilvl w:val="0"/>
                <w:numId w:val="27"/>
              </w:numPr>
              <w:outlineLvl w:val="0"/>
            </w:pPr>
            <w:r w:rsidRPr="00680C79">
              <w:rPr>
                <w:color w:val="000000"/>
                <w:szCs w:val="24"/>
              </w:rPr>
              <w:t>Strateginio planavimo ir investicijų skyrius.</w:t>
            </w:r>
          </w:p>
          <w:p w:rsidR="00E47C91" w:rsidRDefault="00E47C91" w:rsidP="00E47C91">
            <w:pPr>
              <w:outlineLvl w:val="0"/>
              <w:rPr>
                <w:color w:val="000000"/>
                <w:szCs w:val="24"/>
              </w:rPr>
            </w:pPr>
          </w:p>
          <w:p w:rsidR="00E47C91" w:rsidRDefault="00E47C91" w:rsidP="00E47C91">
            <w:pPr>
              <w:outlineLvl w:val="0"/>
              <w:rPr>
                <w:color w:val="000000"/>
                <w:szCs w:val="24"/>
              </w:rPr>
            </w:pPr>
          </w:p>
          <w:p w:rsidR="00E47C91" w:rsidRDefault="00E47C91" w:rsidP="00352F58">
            <w:pPr>
              <w:pStyle w:val="Sraopastraipa"/>
              <w:numPr>
                <w:ilvl w:val="0"/>
                <w:numId w:val="27"/>
              </w:numPr>
              <w:outlineLvl w:val="0"/>
            </w:pPr>
            <w:r w:rsidRPr="00E47C91">
              <w:rPr>
                <w:color w:val="000000"/>
                <w:szCs w:val="24"/>
              </w:rPr>
              <w:t>Strateginio planavimo ir investicijų bei Kultūros, turizmo ir viešųjų ryšių skyriai.</w:t>
            </w:r>
          </w:p>
        </w:tc>
      </w:tr>
      <w:tr w:rsidR="00A50ECD" w:rsidTr="00CA6EEA">
        <w:tc>
          <w:tcPr>
            <w:tcW w:w="4927" w:type="dxa"/>
            <w:tcBorders>
              <w:bottom w:val="nil"/>
            </w:tcBorders>
            <w:shd w:val="clear" w:color="auto" w:fill="auto"/>
          </w:tcPr>
          <w:p w:rsidR="00A50ECD" w:rsidRPr="006D4809" w:rsidRDefault="00A50ECD" w:rsidP="00CA6EEA">
            <w:pPr>
              <w:rPr>
                <w:b/>
              </w:rPr>
            </w:pPr>
            <w:r w:rsidRPr="006D4809">
              <w:rPr>
                <w:b/>
              </w:rPr>
              <w:lastRenderedPageBreak/>
              <w:t>Lapkritis</w:t>
            </w:r>
          </w:p>
          <w:p w:rsidR="003C7CEB" w:rsidRDefault="003C7CEB" w:rsidP="00186A75"/>
          <w:p w:rsidR="003729C7" w:rsidRPr="006D4809" w:rsidRDefault="005F0EDB" w:rsidP="00186A75">
            <w:pPr>
              <w:rPr>
                <w:b/>
              </w:rPr>
            </w:pPr>
            <w:r w:rsidRPr="006D4809">
              <w:t>Informacija apie Užimtumo tarnybos Klaipėdos klientų aptarnavimo departamento Plungės skyriaus vykdomas programas.</w:t>
            </w:r>
          </w:p>
        </w:tc>
        <w:tc>
          <w:tcPr>
            <w:tcW w:w="4927" w:type="dxa"/>
            <w:tcBorders>
              <w:bottom w:val="nil"/>
            </w:tcBorders>
            <w:shd w:val="clear" w:color="auto" w:fill="auto"/>
          </w:tcPr>
          <w:p w:rsidR="00A50ECD" w:rsidRDefault="00A50ECD" w:rsidP="00CA6EEA">
            <w:pPr>
              <w:ind w:left="1080" w:firstLine="0"/>
            </w:pPr>
          </w:p>
          <w:p w:rsidR="005741C6" w:rsidRPr="006D4809" w:rsidRDefault="005741C6" w:rsidP="00CA6EEA">
            <w:pPr>
              <w:ind w:left="1080" w:firstLine="0"/>
            </w:pPr>
          </w:p>
          <w:p w:rsidR="003729C7" w:rsidRPr="006D4809" w:rsidRDefault="005F0EDB" w:rsidP="005E20B7">
            <w:pPr>
              <w:ind w:left="1080" w:firstLine="0"/>
              <w:rPr>
                <w:szCs w:val="24"/>
              </w:rPr>
            </w:pPr>
            <w:r w:rsidRPr="006D4809">
              <w:rPr>
                <w:rStyle w:val="Komentaronuoroda"/>
                <w:sz w:val="24"/>
              </w:rPr>
              <w:t>Užimtumo tarnybos Klaipėdos klientų aptarnavimo departamento Plungės skyrius.</w:t>
            </w:r>
          </w:p>
        </w:tc>
      </w:tr>
      <w:tr w:rsidR="00A50ECD" w:rsidTr="00CA6EEA">
        <w:tc>
          <w:tcPr>
            <w:tcW w:w="4927" w:type="dxa"/>
            <w:tcBorders>
              <w:bottom w:val="nil"/>
            </w:tcBorders>
            <w:shd w:val="clear" w:color="auto" w:fill="auto"/>
          </w:tcPr>
          <w:p w:rsidR="00A50ECD" w:rsidRDefault="00A50ECD" w:rsidP="00CA6EEA">
            <w:pPr>
              <w:rPr>
                <w:b/>
              </w:rPr>
            </w:pPr>
            <w:r>
              <w:rPr>
                <w:b/>
              </w:rPr>
              <w:t>Gruodis</w:t>
            </w:r>
          </w:p>
          <w:p w:rsidR="00927873" w:rsidRDefault="00927873" w:rsidP="00CA6EEA">
            <w:pPr>
              <w:rPr>
                <w:b/>
              </w:rPr>
            </w:pPr>
          </w:p>
          <w:p w:rsidR="00AB3E0C" w:rsidRPr="00D16089" w:rsidRDefault="00312BD5" w:rsidP="008F0183">
            <w:r w:rsidRPr="009D3431">
              <w:t>2023</w:t>
            </w:r>
            <w:r w:rsidR="008F0183" w:rsidRPr="009D3431">
              <w:t xml:space="preserve"> metais įgyvendintų investici</w:t>
            </w:r>
            <w:r w:rsidR="0072427C" w:rsidRPr="009D3431">
              <w:t>jų projektų pri</w:t>
            </w:r>
            <w:r w:rsidRPr="009D3431">
              <w:t>statymas bei 2024</w:t>
            </w:r>
            <w:r w:rsidR="008F0183" w:rsidRPr="009D3431">
              <w:t xml:space="preserve"> metais planuojamų įgyvendinti projektų aptarimas.</w:t>
            </w:r>
          </w:p>
        </w:tc>
        <w:tc>
          <w:tcPr>
            <w:tcW w:w="4927" w:type="dxa"/>
            <w:tcBorders>
              <w:bottom w:val="nil"/>
            </w:tcBorders>
            <w:shd w:val="clear" w:color="auto" w:fill="auto"/>
          </w:tcPr>
          <w:p w:rsidR="00A50ECD" w:rsidRDefault="00A50ECD" w:rsidP="00CA6EEA"/>
          <w:p w:rsidR="00927873" w:rsidRDefault="00927873" w:rsidP="00CA6EEA"/>
          <w:p w:rsidR="00927873" w:rsidRPr="000501D3" w:rsidRDefault="008F0183" w:rsidP="00C00F04">
            <w:pPr>
              <w:ind w:left="1080" w:firstLine="0"/>
            </w:pPr>
            <w:r w:rsidRPr="00C231A8">
              <w:t>Strateginio planavimo ir investicijų skyrius</w:t>
            </w:r>
            <w:r w:rsidR="00C00F04">
              <w:t>.</w:t>
            </w:r>
          </w:p>
        </w:tc>
      </w:tr>
      <w:tr w:rsidR="00A50ECD" w:rsidTr="00C00F04">
        <w:trPr>
          <w:trHeight w:val="80"/>
        </w:trPr>
        <w:tc>
          <w:tcPr>
            <w:tcW w:w="4927" w:type="dxa"/>
            <w:tcBorders>
              <w:top w:val="nil"/>
              <w:bottom w:val="single" w:sz="4" w:space="0" w:color="auto"/>
            </w:tcBorders>
            <w:shd w:val="clear" w:color="auto" w:fill="auto"/>
          </w:tcPr>
          <w:p w:rsidR="00A50ECD" w:rsidRPr="00223737" w:rsidRDefault="00A50ECD" w:rsidP="00CA6EEA">
            <w:pPr>
              <w:ind w:firstLine="0"/>
              <w:rPr>
                <w:color w:val="FF0000"/>
              </w:rPr>
            </w:pPr>
          </w:p>
        </w:tc>
        <w:tc>
          <w:tcPr>
            <w:tcW w:w="4927" w:type="dxa"/>
            <w:tcBorders>
              <w:top w:val="nil"/>
              <w:bottom w:val="single" w:sz="4" w:space="0" w:color="auto"/>
            </w:tcBorders>
            <w:shd w:val="clear" w:color="auto" w:fill="auto"/>
          </w:tcPr>
          <w:p w:rsidR="00A50ECD" w:rsidRPr="000501D3" w:rsidRDefault="00A50ECD" w:rsidP="00CA6EEA">
            <w:pPr>
              <w:ind w:left="720" w:firstLine="0"/>
            </w:pPr>
          </w:p>
        </w:tc>
      </w:tr>
    </w:tbl>
    <w:p w:rsidR="00F25B4B" w:rsidRDefault="00F25B4B" w:rsidP="00F25B4B">
      <w:pPr>
        <w:ind w:firstLine="0"/>
        <w:jc w:val="center"/>
      </w:pPr>
      <w:r>
        <w:t>___________________________________________</w:t>
      </w:r>
    </w:p>
    <w:p w:rsidR="00D07995" w:rsidRPr="00A14A34" w:rsidRDefault="00D07995" w:rsidP="002722D2">
      <w:pPr>
        <w:jc w:val="center"/>
        <w:rPr>
          <w:rFonts w:eastAsia="Lucida Sans Unicode"/>
          <w:kern w:val="2"/>
          <w:lang w:eastAsia="ar-SA"/>
        </w:rPr>
      </w:pPr>
    </w:p>
    <w:p w:rsidR="003C551E" w:rsidRDefault="003C551E">
      <w:pPr>
        <w:ind w:firstLine="0"/>
        <w:jc w:val="left"/>
        <w:rPr>
          <w:b/>
          <w:lang w:eastAsia="lt-LT"/>
        </w:rPr>
      </w:pPr>
      <w:r>
        <w:rPr>
          <w:b/>
          <w:lang w:eastAsia="lt-LT"/>
        </w:rPr>
        <w:br w:type="page"/>
      </w:r>
      <w:bookmarkStart w:id="0" w:name="_GoBack"/>
      <w:bookmarkEnd w:id="0"/>
    </w:p>
    <w:p w:rsidR="004B08A9" w:rsidRPr="0017788A" w:rsidRDefault="004B08A9" w:rsidP="004B08A9">
      <w:pPr>
        <w:jc w:val="center"/>
        <w:rPr>
          <w:b/>
          <w:lang w:eastAsia="lt-LT"/>
        </w:rPr>
      </w:pPr>
      <w:r w:rsidRPr="0017788A">
        <w:rPr>
          <w:b/>
          <w:lang w:eastAsia="lt-LT"/>
        </w:rPr>
        <w:lastRenderedPageBreak/>
        <w:t>PROTOKOLO SKYRIUS</w:t>
      </w:r>
    </w:p>
    <w:p w:rsidR="004B08A9" w:rsidRPr="0017788A" w:rsidRDefault="004B08A9" w:rsidP="004B08A9">
      <w:pPr>
        <w:jc w:val="center"/>
        <w:rPr>
          <w:b/>
          <w:sz w:val="18"/>
          <w:szCs w:val="18"/>
          <w:lang w:eastAsia="lt-LT"/>
        </w:rPr>
      </w:pPr>
    </w:p>
    <w:p w:rsidR="004B08A9" w:rsidRPr="0017788A" w:rsidRDefault="004B08A9" w:rsidP="004B08A9">
      <w:pPr>
        <w:jc w:val="center"/>
        <w:rPr>
          <w:b/>
        </w:rPr>
      </w:pPr>
      <w:r w:rsidRPr="0017788A">
        <w:rPr>
          <w:b/>
        </w:rPr>
        <w:t>AIŠKINAMASIS RAŠTAS</w:t>
      </w:r>
    </w:p>
    <w:p w:rsidR="004B08A9" w:rsidRPr="0017788A" w:rsidRDefault="004B08A9" w:rsidP="004B08A9">
      <w:pPr>
        <w:jc w:val="center"/>
        <w:rPr>
          <w:b/>
        </w:rPr>
      </w:pPr>
      <w:r w:rsidRPr="0017788A">
        <w:rPr>
          <w:b/>
        </w:rPr>
        <w:t>PRIE PLUNGĖS RAJONO SAVIVALDYBĖS TARYBOS SPRENDIMO PROJEKTO</w:t>
      </w:r>
    </w:p>
    <w:p w:rsidR="004B08A9" w:rsidRPr="00D07995" w:rsidRDefault="004B08A9" w:rsidP="004B08A9">
      <w:pPr>
        <w:jc w:val="center"/>
        <w:rPr>
          <w:b/>
          <w:szCs w:val="24"/>
          <w:lang w:eastAsia="lt-LT"/>
        </w:rPr>
      </w:pPr>
      <w:r w:rsidRPr="00D07995">
        <w:rPr>
          <w:b/>
          <w:szCs w:val="24"/>
          <w:lang w:eastAsia="lt-LT"/>
        </w:rPr>
        <w:t>„</w:t>
      </w:r>
      <w:r w:rsidRPr="00D07995">
        <w:rPr>
          <w:rStyle w:val="Komentaronuoroda"/>
          <w:b/>
          <w:sz w:val="24"/>
          <w:szCs w:val="24"/>
        </w:rPr>
        <w:t xml:space="preserve">DĖL PLUNGĖS </w:t>
      </w:r>
      <w:r>
        <w:rPr>
          <w:rStyle w:val="Komentaronuoroda"/>
          <w:b/>
          <w:sz w:val="24"/>
          <w:szCs w:val="24"/>
        </w:rPr>
        <w:t>RAJONO SAVIVALDYBĖS TARYBOS 2023</w:t>
      </w:r>
      <w:r w:rsidRPr="00D07995">
        <w:rPr>
          <w:rStyle w:val="Komentaronuoroda"/>
          <w:b/>
          <w:sz w:val="24"/>
          <w:szCs w:val="24"/>
        </w:rPr>
        <w:t xml:space="preserve"> M</w:t>
      </w:r>
      <w:r>
        <w:rPr>
          <w:rStyle w:val="Komentaronuoroda"/>
          <w:b/>
          <w:sz w:val="24"/>
          <w:szCs w:val="24"/>
        </w:rPr>
        <w:t>ETŲ</w:t>
      </w:r>
      <w:r w:rsidRPr="00D07995">
        <w:rPr>
          <w:rStyle w:val="Komentaronuoroda"/>
          <w:b/>
          <w:sz w:val="24"/>
          <w:szCs w:val="24"/>
        </w:rPr>
        <w:t xml:space="preserve"> DARBO PLANO PATVIRTINIMO</w:t>
      </w:r>
      <w:r w:rsidRPr="00D07995">
        <w:rPr>
          <w:b/>
          <w:szCs w:val="24"/>
          <w:lang w:eastAsia="lt-LT"/>
        </w:rPr>
        <w:t xml:space="preserve">“ </w:t>
      </w:r>
    </w:p>
    <w:p w:rsidR="004B08A9" w:rsidRPr="0017788A" w:rsidRDefault="004B08A9" w:rsidP="004B08A9">
      <w:pPr>
        <w:jc w:val="center"/>
        <w:rPr>
          <w:b/>
          <w:sz w:val="18"/>
          <w:szCs w:val="18"/>
          <w:lang w:eastAsia="lt-LT"/>
        </w:rPr>
      </w:pPr>
    </w:p>
    <w:p w:rsidR="004B08A9" w:rsidRPr="0017788A" w:rsidRDefault="004B08A9" w:rsidP="004B08A9">
      <w:pPr>
        <w:jc w:val="center"/>
        <w:rPr>
          <w:lang w:eastAsia="lt-LT"/>
        </w:rPr>
      </w:pPr>
      <w:r>
        <w:rPr>
          <w:lang w:eastAsia="lt-LT"/>
        </w:rPr>
        <w:t>2023</w:t>
      </w:r>
      <w:r w:rsidRPr="0017788A">
        <w:rPr>
          <w:lang w:eastAsia="lt-LT"/>
        </w:rPr>
        <w:t xml:space="preserve"> m. </w:t>
      </w:r>
      <w:r>
        <w:rPr>
          <w:lang w:eastAsia="lt-LT"/>
        </w:rPr>
        <w:t xml:space="preserve">sausio </w:t>
      </w:r>
      <w:r w:rsidR="00FD090E" w:rsidRPr="00FD090E">
        <w:rPr>
          <w:lang w:eastAsia="lt-LT"/>
        </w:rPr>
        <w:t>9</w:t>
      </w:r>
      <w:r w:rsidRPr="0017788A">
        <w:rPr>
          <w:lang w:eastAsia="lt-LT"/>
        </w:rPr>
        <w:t xml:space="preserve"> d.</w:t>
      </w:r>
    </w:p>
    <w:p w:rsidR="004B08A9" w:rsidRPr="0017788A" w:rsidRDefault="004B08A9" w:rsidP="004B08A9">
      <w:pPr>
        <w:jc w:val="center"/>
        <w:rPr>
          <w:lang w:eastAsia="lt-LT"/>
        </w:rPr>
      </w:pPr>
      <w:r w:rsidRPr="0017788A">
        <w:rPr>
          <w:lang w:eastAsia="lt-LT"/>
        </w:rPr>
        <w:t>Plungė</w:t>
      </w:r>
    </w:p>
    <w:p w:rsidR="004B08A9" w:rsidRPr="0017788A" w:rsidRDefault="004B08A9" w:rsidP="004B08A9">
      <w:pPr>
        <w:jc w:val="center"/>
        <w:rPr>
          <w:sz w:val="18"/>
          <w:szCs w:val="18"/>
          <w:lang w:eastAsia="lt-LT"/>
        </w:rPr>
      </w:pPr>
    </w:p>
    <w:p w:rsidR="004B08A9" w:rsidRDefault="004B08A9" w:rsidP="004B08A9">
      <w:pPr>
        <w:tabs>
          <w:tab w:val="num" w:pos="-3261"/>
          <w:tab w:val="left" w:pos="709"/>
        </w:tabs>
        <w:rPr>
          <w:szCs w:val="24"/>
        </w:rPr>
      </w:pPr>
      <w:r w:rsidRPr="0046677B">
        <w:rPr>
          <w:b/>
          <w:szCs w:val="24"/>
        </w:rPr>
        <w:t>1. Parengto teisės akto projekto tikslai, uždaviniai, problemos esmė</w:t>
      </w:r>
      <w:r w:rsidR="00CE0779">
        <w:rPr>
          <w:szCs w:val="24"/>
        </w:rPr>
        <w:t>. P</w:t>
      </w:r>
      <w:r w:rsidRPr="0046677B">
        <w:rPr>
          <w:szCs w:val="24"/>
        </w:rPr>
        <w:t xml:space="preserve">atvirtinti </w:t>
      </w:r>
      <w:r>
        <w:rPr>
          <w:szCs w:val="24"/>
        </w:rPr>
        <w:t xml:space="preserve">Plungės rajono savivaldybės tarybos 2023 metų darbo planą (toliau – Planas). Planas rengiamas </w:t>
      </w:r>
      <w:r>
        <w:t>vadovaujantis</w:t>
      </w:r>
      <w:r w:rsidRPr="00DC32DF">
        <w:t xml:space="preserve"> </w:t>
      </w:r>
      <w:r w:rsidRPr="00DC32DF">
        <w:rPr>
          <w:color w:val="000000"/>
        </w:rPr>
        <w:t xml:space="preserve">Lietuvos Respublikos vietos savivaldos įstatymo 11 straipsnio 3 dalimi, </w:t>
      </w:r>
      <w:r w:rsidRPr="00A5313F">
        <w:t xml:space="preserve">Plungės rajono savivaldybės tarybos veiklos reglamento, patvirtinto Plungės </w:t>
      </w:r>
      <w:r>
        <w:t>rajono savivaldybės tarybos 2021 m. gegužės 27 d. sprendimu Nr. T1-168</w:t>
      </w:r>
      <w:r w:rsidRPr="00A5313F">
        <w:t xml:space="preserve">, </w:t>
      </w:r>
      <w:r>
        <w:rPr>
          <w:szCs w:val="24"/>
        </w:rPr>
        <w:t xml:space="preserve">XX skyriaus nuostatomis. </w:t>
      </w:r>
    </w:p>
    <w:p w:rsidR="004B08A9" w:rsidRPr="00AB29A9" w:rsidRDefault="004B08A9" w:rsidP="004B08A9">
      <w:pPr>
        <w:tabs>
          <w:tab w:val="left" w:pos="2127"/>
        </w:tabs>
        <w:rPr>
          <w:szCs w:val="24"/>
        </w:rPr>
      </w:pPr>
      <w:r w:rsidRPr="00AB29A9">
        <w:rPr>
          <w:b/>
          <w:szCs w:val="24"/>
        </w:rPr>
        <w:t>2. Kaip šiuo metu yra sprendžiami projekte aptarti klausimai.</w:t>
      </w:r>
      <w:r w:rsidRPr="00D07995">
        <w:rPr>
          <w:b/>
          <w:color w:val="FF0000"/>
          <w:szCs w:val="24"/>
        </w:rPr>
        <w:t xml:space="preserve"> </w:t>
      </w:r>
      <w:r>
        <w:rPr>
          <w:szCs w:val="24"/>
        </w:rPr>
        <w:t>S</w:t>
      </w:r>
      <w:r w:rsidRPr="00AB29A9">
        <w:rPr>
          <w:szCs w:val="24"/>
        </w:rPr>
        <w:t>avivaldybės</w:t>
      </w:r>
      <w:r>
        <w:rPr>
          <w:szCs w:val="24"/>
        </w:rPr>
        <w:t xml:space="preserve"> </w:t>
      </w:r>
      <w:r w:rsidR="007B48BC">
        <w:rPr>
          <w:szCs w:val="24"/>
        </w:rPr>
        <w:t>taryba 2022 metais dirbo vadovaudamasi 2022</w:t>
      </w:r>
      <w:r>
        <w:rPr>
          <w:szCs w:val="24"/>
        </w:rPr>
        <w:t xml:space="preserve"> m. </w:t>
      </w:r>
      <w:r w:rsidR="007B48BC">
        <w:rPr>
          <w:szCs w:val="24"/>
        </w:rPr>
        <w:t>vasario 10 d. sprendimu Nr. T1-1</w:t>
      </w:r>
      <w:r w:rsidR="00CE0779">
        <w:rPr>
          <w:szCs w:val="24"/>
        </w:rPr>
        <w:t xml:space="preserve"> „Dėl Plungės rajono savivaldybės tarybos 2022 metų darbo plano patvirtinimo“</w:t>
      </w:r>
      <w:r>
        <w:rPr>
          <w:szCs w:val="24"/>
        </w:rPr>
        <w:t xml:space="preserve"> patvirtintu Planu.</w:t>
      </w:r>
      <w:r w:rsidRPr="00AB29A9">
        <w:rPr>
          <w:szCs w:val="24"/>
        </w:rPr>
        <w:t xml:space="preserve"> </w:t>
      </w:r>
    </w:p>
    <w:p w:rsidR="004B08A9" w:rsidRDefault="004B08A9" w:rsidP="004B08A9">
      <w:pPr>
        <w:rPr>
          <w:b/>
          <w:color w:val="FF0000"/>
          <w:szCs w:val="24"/>
        </w:rPr>
      </w:pPr>
      <w:r w:rsidRPr="00AB29A9">
        <w:rPr>
          <w:b/>
          <w:szCs w:val="24"/>
        </w:rPr>
        <w:t>3. Kodėl būtina priimti sprendimą, kokių pozityvių rezultatų laukiama.</w:t>
      </w:r>
      <w:r w:rsidRPr="00D07995">
        <w:rPr>
          <w:b/>
          <w:color w:val="FF0000"/>
          <w:szCs w:val="24"/>
        </w:rPr>
        <w:t xml:space="preserve"> </w:t>
      </w:r>
      <w:r w:rsidRPr="00AB29A9">
        <w:rPr>
          <w:szCs w:val="24"/>
        </w:rPr>
        <w:t xml:space="preserve">Planą būtina patvirtinti, nes to </w:t>
      </w:r>
      <w:r>
        <w:rPr>
          <w:szCs w:val="24"/>
        </w:rPr>
        <w:t>reikalauja V</w:t>
      </w:r>
      <w:r w:rsidRPr="00DC32DF">
        <w:rPr>
          <w:color w:val="000000"/>
        </w:rPr>
        <w:t>ietos savivaldos įstatymo</w:t>
      </w:r>
      <w:r>
        <w:rPr>
          <w:color w:val="000000"/>
        </w:rPr>
        <w:t xml:space="preserve"> bei </w:t>
      </w:r>
      <w:r w:rsidRPr="00A5313F">
        <w:t>Plungės rajono savivaldybės tarybos veiklos reglamento</w:t>
      </w:r>
      <w:r>
        <w:t xml:space="preserve"> nuostatos.</w:t>
      </w:r>
    </w:p>
    <w:p w:rsidR="004B08A9" w:rsidRPr="00AB29A9" w:rsidRDefault="004B08A9" w:rsidP="004B08A9">
      <w:pPr>
        <w:rPr>
          <w:b/>
          <w:szCs w:val="24"/>
        </w:rPr>
      </w:pPr>
      <w:r w:rsidRPr="00AB29A9">
        <w:rPr>
          <w:b/>
          <w:szCs w:val="24"/>
        </w:rPr>
        <w:t xml:space="preserve">4. Siūlomos teisinio reguliavimo nuostatos. </w:t>
      </w:r>
      <w:r w:rsidR="00B20EB0">
        <w:rPr>
          <w:szCs w:val="24"/>
        </w:rPr>
        <w:t>Naujas Savivaldybės tarybos 2023</w:t>
      </w:r>
      <w:r>
        <w:rPr>
          <w:szCs w:val="24"/>
        </w:rPr>
        <w:t xml:space="preserve"> metų darbo planas.</w:t>
      </w:r>
      <w:r w:rsidRPr="00AB29A9">
        <w:rPr>
          <w:szCs w:val="24"/>
        </w:rPr>
        <w:t xml:space="preserve"> </w:t>
      </w:r>
    </w:p>
    <w:p w:rsidR="004B08A9" w:rsidRPr="00AB29A9" w:rsidRDefault="004B08A9" w:rsidP="004B08A9">
      <w:pPr>
        <w:rPr>
          <w:b/>
          <w:szCs w:val="24"/>
        </w:rPr>
      </w:pPr>
      <w:r w:rsidRPr="00AB29A9">
        <w:rPr>
          <w:b/>
          <w:szCs w:val="24"/>
        </w:rPr>
        <w:t xml:space="preserve">5. Pateikti skaičiavimus, išlaidų sąmatas, nurodyti finansavimo šaltinius. </w:t>
      </w:r>
      <w:r w:rsidRPr="00AB29A9">
        <w:rPr>
          <w:szCs w:val="24"/>
        </w:rPr>
        <w:t>N</w:t>
      </w:r>
      <w:r w:rsidR="00CE0779">
        <w:rPr>
          <w:szCs w:val="24"/>
        </w:rPr>
        <w:t>ėra</w:t>
      </w:r>
      <w:r w:rsidRPr="00AB29A9">
        <w:rPr>
          <w:szCs w:val="24"/>
        </w:rPr>
        <w:t>.</w:t>
      </w:r>
    </w:p>
    <w:p w:rsidR="004B08A9" w:rsidRPr="00AB29A9" w:rsidRDefault="004B08A9" w:rsidP="004B08A9">
      <w:pPr>
        <w:rPr>
          <w:b/>
          <w:szCs w:val="24"/>
        </w:rPr>
      </w:pPr>
      <w:r w:rsidRPr="00AB29A9">
        <w:rPr>
          <w:b/>
          <w:szCs w:val="24"/>
        </w:rPr>
        <w:t xml:space="preserve">6. Nurodyti, kokius galiojančius aktus reikėtų pakeisti ar pripažinti netekusiais galios, priėmus sprendimą pagal teikiamą projektą. </w:t>
      </w:r>
      <w:r w:rsidRPr="00AB29A9">
        <w:rPr>
          <w:szCs w:val="24"/>
        </w:rPr>
        <w:t>N</w:t>
      </w:r>
      <w:r w:rsidR="00CE0779">
        <w:rPr>
          <w:szCs w:val="24"/>
        </w:rPr>
        <w:t>ėra</w:t>
      </w:r>
      <w:r w:rsidRPr="00AB29A9">
        <w:rPr>
          <w:szCs w:val="24"/>
        </w:rPr>
        <w:t>.</w:t>
      </w:r>
    </w:p>
    <w:p w:rsidR="004B08A9" w:rsidRPr="00AB29A9" w:rsidRDefault="004B08A9" w:rsidP="004B08A9">
      <w:pPr>
        <w:tabs>
          <w:tab w:val="left" w:pos="720"/>
        </w:tabs>
        <w:rPr>
          <w:b/>
          <w:szCs w:val="24"/>
        </w:rPr>
      </w:pPr>
      <w:r w:rsidRPr="00AB29A9">
        <w:rPr>
          <w:b/>
          <w:szCs w:val="24"/>
        </w:rPr>
        <w:t xml:space="preserve">7. Kokios korupcijos pasireiškimo tikimybės, priėmus šį sprendimą, korupcijos vertinimas. </w:t>
      </w:r>
      <w:r w:rsidRPr="00AB29A9">
        <w:rPr>
          <w:szCs w:val="24"/>
        </w:rPr>
        <w:t>Korupcijos pasireiškimo tikimybės nėra. Vertinimas neatliekamas.</w:t>
      </w:r>
    </w:p>
    <w:p w:rsidR="004B08A9" w:rsidRPr="00AB29A9" w:rsidRDefault="004B08A9" w:rsidP="004B08A9">
      <w:pPr>
        <w:tabs>
          <w:tab w:val="left" w:pos="720"/>
        </w:tabs>
        <w:rPr>
          <w:b/>
          <w:szCs w:val="24"/>
        </w:rPr>
      </w:pPr>
      <w:r w:rsidRPr="00AB29A9">
        <w:rPr>
          <w:b/>
          <w:szCs w:val="24"/>
        </w:rPr>
        <w:t>8. Nurodyti, kieno iniciatyva spr</w:t>
      </w:r>
      <w:r>
        <w:rPr>
          <w:b/>
          <w:szCs w:val="24"/>
        </w:rPr>
        <w:t>endimo projektas yra parengtas.</w:t>
      </w:r>
      <w:r w:rsidRPr="00AB29A9">
        <w:rPr>
          <w:b/>
          <w:szCs w:val="24"/>
        </w:rPr>
        <w:t xml:space="preserve"> </w:t>
      </w:r>
      <w:r w:rsidRPr="00AB29A9">
        <w:rPr>
          <w:szCs w:val="24"/>
        </w:rPr>
        <w:t>Protokolo skyriaus iniciatyva.</w:t>
      </w:r>
    </w:p>
    <w:p w:rsidR="004B08A9" w:rsidRPr="00395D53" w:rsidRDefault="004B08A9" w:rsidP="004B08A9">
      <w:pPr>
        <w:tabs>
          <w:tab w:val="left" w:pos="720"/>
        </w:tabs>
        <w:rPr>
          <w:b/>
          <w:szCs w:val="24"/>
        </w:rPr>
      </w:pPr>
      <w:r w:rsidRPr="00395D53">
        <w:rPr>
          <w:b/>
          <w:szCs w:val="24"/>
        </w:rPr>
        <w:t xml:space="preserve">9. Nurodyti, kuri sprendimo  projekto ar pridedamos medžiagos dalis (remiantis teisės aktais) yra neskelbtina. </w:t>
      </w:r>
      <w:r w:rsidRPr="00395D53">
        <w:rPr>
          <w:szCs w:val="24"/>
        </w:rPr>
        <w:t>Nėra.</w:t>
      </w:r>
    </w:p>
    <w:p w:rsidR="004B08A9" w:rsidRPr="00395D53" w:rsidRDefault="004B08A9" w:rsidP="004B08A9">
      <w:pPr>
        <w:tabs>
          <w:tab w:val="left" w:pos="720"/>
        </w:tabs>
        <w:rPr>
          <w:b/>
          <w:szCs w:val="24"/>
        </w:rPr>
      </w:pPr>
      <w:r w:rsidRPr="00395D53">
        <w:rPr>
          <w:b/>
          <w:szCs w:val="24"/>
        </w:rPr>
        <w:t xml:space="preserve">10. Kam (institucijoms, skyriams, organizacijoms ir t. t.) patvirtintas sprendimas turi būti išsiųstas. </w:t>
      </w:r>
      <w:r w:rsidRPr="00395D53">
        <w:rPr>
          <w:szCs w:val="24"/>
        </w:rPr>
        <w:t>T</w:t>
      </w:r>
      <w:r>
        <w:rPr>
          <w:szCs w:val="24"/>
        </w:rPr>
        <w:t>arybos komitetams bei</w:t>
      </w:r>
      <w:r w:rsidRPr="003910BC">
        <w:rPr>
          <w:szCs w:val="24"/>
        </w:rPr>
        <w:t xml:space="preserve"> Savivaldybės administracijai</w:t>
      </w:r>
      <w:r>
        <w:rPr>
          <w:szCs w:val="24"/>
        </w:rPr>
        <w:t>.</w:t>
      </w:r>
    </w:p>
    <w:p w:rsidR="004B08A9" w:rsidRPr="00395D53" w:rsidRDefault="004B08A9" w:rsidP="004B08A9">
      <w:pPr>
        <w:rPr>
          <w:szCs w:val="24"/>
        </w:rPr>
      </w:pPr>
      <w:r w:rsidRPr="00395D53">
        <w:rPr>
          <w:b/>
          <w:szCs w:val="24"/>
        </w:rPr>
        <w:t>11. Kita svarbi informacija</w:t>
      </w:r>
      <w:r w:rsidRPr="00395D53">
        <w:rPr>
          <w:szCs w:val="24"/>
        </w:rPr>
        <w:t>. Nėra.</w:t>
      </w:r>
    </w:p>
    <w:p w:rsidR="004B08A9" w:rsidRPr="00395D53" w:rsidRDefault="004B08A9" w:rsidP="004B08A9">
      <w:pPr>
        <w:rPr>
          <w:b/>
          <w:szCs w:val="24"/>
        </w:rPr>
      </w:pPr>
      <w:r w:rsidRPr="00395D53">
        <w:rPr>
          <w:b/>
          <w:szCs w:val="24"/>
        </w:rPr>
        <w:t>12.</w:t>
      </w:r>
      <w:r w:rsidRPr="00395D53">
        <w:rPr>
          <w:szCs w:val="24"/>
        </w:rPr>
        <w:t xml:space="preserve"> </w:t>
      </w:r>
      <w:r w:rsidRPr="00395D53">
        <w:rPr>
          <w:b/>
          <w:szCs w:val="24"/>
        </w:rPr>
        <w:t xml:space="preserve">Numatomo teisinio reguliavimo poveikio vertinimas </w:t>
      </w:r>
      <w:r w:rsidRPr="00395D53">
        <w:rPr>
          <w:szCs w:val="24"/>
        </w:rPr>
        <w:t>(pagrįsti, kokios galimos teigiamos, neigiamos pasekmės, priėmus projektą, kokių priemonių reikėtų imtis, kad neigiamų pasekmių būtų išvengta).</w:t>
      </w:r>
      <w:r w:rsidRPr="00395D53">
        <w:rPr>
          <w:b/>
          <w:szCs w:val="24"/>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4B08A9" w:rsidRPr="00395D53" w:rsidTr="00D7549F">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rsidR="004B08A9" w:rsidRPr="00395D53" w:rsidRDefault="004B08A9" w:rsidP="00D7549F">
            <w:pPr>
              <w:ind w:firstLine="709"/>
              <w:jc w:val="center"/>
              <w:rPr>
                <w:rFonts w:eastAsia="Lucida Sans Unicode"/>
                <w:b/>
                <w:kern w:val="2"/>
                <w:szCs w:val="24"/>
                <w:lang w:bidi="lo-LA"/>
              </w:rPr>
            </w:pPr>
            <w:r w:rsidRPr="00395D53">
              <w:rPr>
                <w:rFonts w:eastAsia="Lucida Sans Unicode"/>
                <w:b/>
                <w:kern w:val="2"/>
                <w:szCs w:val="24"/>
              </w:rPr>
              <w:t>Sritys</w:t>
            </w:r>
          </w:p>
        </w:tc>
        <w:tc>
          <w:tcPr>
            <w:tcW w:w="5812" w:type="dxa"/>
            <w:gridSpan w:val="2"/>
            <w:tcBorders>
              <w:top w:val="single" w:sz="4" w:space="0" w:color="000000"/>
              <w:left w:val="single" w:sz="4" w:space="0" w:color="000000"/>
              <w:bottom w:val="single" w:sz="4" w:space="0" w:color="auto"/>
              <w:right w:val="single" w:sz="4" w:space="0" w:color="000000"/>
            </w:tcBorders>
            <w:hideMark/>
          </w:tcPr>
          <w:p w:rsidR="004B08A9" w:rsidRPr="00395D53" w:rsidRDefault="004B08A9" w:rsidP="00D7549F">
            <w:pPr>
              <w:ind w:firstLine="709"/>
              <w:jc w:val="center"/>
              <w:rPr>
                <w:rFonts w:eastAsia="Lucida Sans Unicode"/>
                <w:b/>
                <w:bCs/>
                <w:kern w:val="2"/>
                <w:szCs w:val="24"/>
              </w:rPr>
            </w:pPr>
            <w:r w:rsidRPr="00395D53">
              <w:rPr>
                <w:rFonts w:eastAsia="Lucida Sans Unicode"/>
                <w:b/>
                <w:bCs/>
                <w:kern w:val="2"/>
                <w:szCs w:val="24"/>
              </w:rPr>
              <w:t>Numatomo teisinio reguliavimo poveikio vertinimo rezultatai</w:t>
            </w:r>
          </w:p>
        </w:tc>
      </w:tr>
      <w:tr w:rsidR="004B08A9" w:rsidRPr="00395D53" w:rsidTr="00D7549F">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B08A9" w:rsidRPr="00395D53" w:rsidRDefault="004B08A9" w:rsidP="00D7549F">
            <w:pPr>
              <w:ind w:firstLine="709"/>
              <w:rPr>
                <w:rFonts w:eastAsia="Lucida Sans Unicode"/>
                <w:b/>
                <w:kern w:val="2"/>
                <w:szCs w:val="24"/>
                <w:lang w:bidi="lo-LA"/>
              </w:rPr>
            </w:pPr>
          </w:p>
        </w:tc>
        <w:tc>
          <w:tcPr>
            <w:tcW w:w="2977" w:type="dxa"/>
            <w:tcBorders>
              <w:top w:val="single" w:sz="4" w:space="0" w:color="auto"/>
              <w:left w:val="single" w:sz="4" w:space="0" w:color="000000"/>
              <w:bottom w:val="single" w:sz="4" w:space="0" w:color="000000"/>
              <w:right w:val="single" w:sz="4" w:space="0" w:color="000000"/>
            </w:tcBorders>
            <w:hideMark/>
          </w:tcPr>
          <w:p w:rsidR="004B08A9" w:rsidRPr="00395D53" w:rsidRDefault="004B08A9" w:rsidP="00D7549F">
            <w:pPr>
              <w:ind w:firstLine="709"/>
              <w:jc w:val="center"/>
              <w:rPr>
                <w:rFonts w:eastAsia="Lucida Sans Unicode"/>
                <w:b/>
                <w:kern w:val="2"/>
                <w:szCs w:val="24"/>
              </w:rPr>
            </w:pPr>
            <w:r w:rsidRPr="00395D53">
              <w:rPr>
                <w:rFonts w:eastAsia="Lucida Sans Unicode"/>
                <w:b/>
                <w:kern w:val="2"/>
                <w:szCs w:val="24"/>
              </w:rPr>
              <w:t>Teigiamas poveikis</w:t>
            </w:r>
          </w:p>
        </w:tc>
        <w:tc>
          <w:tcPr>
            <w:tcW w:w="2835" w:type="dxa"/>
            <w:tcBorders>
              <w:top w:val="single" w:sz="4" w:space="0" w:color="auto"/>
              <w:left w:val="single" w:sz="4" w:space="0" w:color="000000"/>
              <w:bottom w:val="single" w:sz="4" w:space="0" w:color="000000"/>
              <w:right w:val="single" w:sz="4" w:space="0" w:color="000000"/>
            </w:tcBorders>
            <w:hideMark/>
          </w:tcPr>
          <w:p w:rsidR="004B08A9" w:rsidRPr="00395D53" w:rsidRDefault="004B08A9" w:rsidP="00D7549F">
            <w:pPr>
              <w:ind w:firstLine="0"/>
              <w:rPr>
                <w:rFonts w:eastAsia="Lucida Sans Unicode"/>
                <w:b/>
                <w:kern w:val="2"/>
                <w:szCs w:val="24"/>
                <w:lang w:bidi="lo-LA"/>
              </w:rPr>
            </w:pPr>
            <w:r w:rsidRPr="00395D53">
              <w:rPr>
                <w:rFonts w:eastAsia="Lucida Sans Unicode"/>
                <w:b/>
                <w:kern w:val="2"/>
                <w:szCs w:val="24"/>
              </w:rPr>
              <w:t>Neigiamas poveikis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Ekonomikai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Finansams</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jc w:val="left"/>
              <w:rPr>
                <w:rFonts w:eastAsia="Lucida Sans Unicode"/>
                <w:i/>
                <w:kern w:val="2"/>
                <w:szCs w:val="24"/>
                <w:lang w:bidi="lo-LA"/>
              </w:rPr>
            </w:pPr>
            <w:r w:rsidRPr="00395D53">
              <w:rPr>
                <w:rFonts w:eastAsia="Lucida Sans Unicode"/>
                <w:i/>
                <w:kern w:val="2"/>
                <w:szCs w:val="24"/>
                <w:lang w:eastAsia="ar-SA" w:bidi="lo-LA"/>
              </w:rPr>
              <w:t xml:space="preserve">Bus </w:t>
            </w:r>
            <w:r>
              <w:rPr>
                <w:rFonts w:eastAsia="Lucida Sans Unicode"/>
                <w:i/>
                <w:kern w:val="2"/>
                <w:szCs w:val="24"/>
                <w:lang w:eastAsia="ar-SA" w:bidi="lo-LA"/>
              </w:rPr>
              <w:t>įforminti</w:t>
            </w:r>
            <w:r w:rsidRPr="00395D53">
              <w:rPr>
                <w:rFonts w:eastAsia="Lucida Sans Unicode"/>
                <w:i/>
                <w:kern w:val="2"/>
                <w:szCs w:val="24"/>
                <w:lang w:eastAsia="ar-SA" w:bidi="lo-LA"/>
              </w:rPr>
              <w:t xml:space="preserve"> </w:t>
            </w:r>
            <w:r>
              <w:rPr>
                <w:rFonts w:eastAsia="Lucida Sans Unicode"/>
                <w:i/>
                <w:kern w:val="2"/>
                <w:szCs w:val="24"/>
                <w:lang w:eastAsia="ar-SA" w:bidi="lo-LA"/>
              </w:rPr>
              <w:t xml:space="preserve">Savivaldybės tarybos </w:t>
            </w:r>
            <w:r w:rsidR="00B20EB0">
              <w:rPr>
                <w:rFonts w:eastAsia="Lucida Sans Unicode"/>
                <w:i/>
                <w:kern w:val="2"/>
                <w:szCs w:val="24"/>
                <w:lang w:eastAsia="ar-SA" w:bidi="lo-LA"/>
              </w:rPr>
              <w:t>2023</w:t>
            </w:r>
            <w:r>
              <w:rPr>
                <w:rFonts w:eastAsia="Lucida Sans Unicode"/>
                <w:i/>
                <w:kern w:val="2"/>
                <w:szCs w:val="24"/>
                <w:lang w:eastAsia="ar-SA" w:bidi="lo-LA"/>
              </w:rPr>
              <w:t xml:space="preserve"> metais pagrindiniai svarstytini klausimai</w:t>
            </w:r>
            <w:r w:rsidRPr="00395D53">
              <w:rPr>
                <w:rFonts w:eastAsia="Lucida Sans Unicode"/>
                <w:i/>
                <w:kern w:val="2"/>
                <w:szCs w:val="24"/>
                <w:lang w:eastAsia="ar-SA" w:bidi="lo-LA"/>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eastAsia="ar-SA" w:bidi="lo-LA"/>
              </w:rPr>
              <w:t>Korupcijai įtakos neturės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Aplinkai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lastRenderedPageBreak/>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r w:rsidR="004B08A9" w:rsidRPr="00395D53" w:rsidTr="00D7549F">
        <w:tc>
          <w:tcPr>
            <w:tcW w:w="3118" w:type="dxa"/>
            <w:tcBorders>
              <w:top w:val="single" w:sz="4" w:space="0" w:color="000000"/>
              <w:left w:val="single" w:sz="4" w:space="0" w:color="000000"/>
              <w:bottom w:val="single" w:sz="4" w:space="0" w:color="000000"/>
              <w:right w:val="single" w:sz="4" w:space="0" w:color="000000"/>
            </w:tcBorders>
            <w:hideMark/>
          </w:tcPr>
          <w:p w:rsidR="004B08A9" w:rsidRPr="00395D53" w:rsidRDefault="004B08A9" w:rsidP="00D7549F">
            <w:pPr>
              <w:rPr>
                <w:rFonts w:eastAsia="Lucida Sans Unicode"/>
                <w:i/>
                <w:kern w:val="2"/>
                <w:szCs w:val="24"/>
                <w:lang w:bidi="lo-LA"/>
              </w:rPr>
            </w:pPr>
            <w:r w:rsidRPr="00395D53">
              <w:rPr>
                <w:rFonts w:eastAsia="Lucida Sans Unicode"/>
                <w:i/>
                <w:kern w:val="2"/>
                <w:szCs w:val="24"/>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rPr>
                <w:rFonts w:eastAsia="Lucida Sans Unicode"/>
                <w:i/>
                <w:kern w:val="2"/>
                <w:szCs w:val="24"/>
                <w:lang w:bidi="lo-LA"/>
              </w:rPr>
            </w:pPr>
            <w:r w:rsidRPr="00395D53">
              <w:rPr>
                <w:rFonts w:eastAsia="Lucida Sans Unicode"/>
                <w:i/>
                <w:kern w:val="2"/>
                <w:szCs w:val="24"/>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4B08A9" w:rsidRPr="00395D53" w:rsidRDefault="004B08A9" w:rsidP="00D7549F">
            <w:pPr>
              <w:ind w:firstLine="709"/>
              <w:rPr>
                <w:rFonts w:eastAsia="Lucida Sans Unicode"/>
                <w:i/>
                <w:kern w:val="2"/>
                <w:szCs w:val="24"/>
                <w:lang w:bidi="lo-LA"/>
              </w:rPr>
            </w:pPr>
            <w:r w:rsidRPr="00395D53">
              <w:rPr>
                <w:rFonts w:eastAsia="Lucida Sans Unicode"/>
                <w:i/>
                <w:kern w:val="2"/>
                <w:szCs w:val="24"/>
                <w:lang w:bidi="lo-LA"/>
              </w:rPr>
              <w:t>Nenumatomas</w:t>
            </w:r>
          </w:p>
        </w:tc>
      </w:tr>
    </w:tbl>
    <w:p w:rsidR="004B08A9" w:rsidRDefault="004B08A9" w:rsidP="004B08A9">
      <w:pPr>
        <w:ind w:firstLine="709"/>
        <w:rPr>
          <w:szCs w:val="24"/>
        </w:rPr>
      </w:pPr>
      <w:r w:rsidRPr="00395D53">
        <w:rPr>
          <w:szCs w:val="24"/>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4B08A9" w:rsidRPr="00395D53" w:rsidRDefault="004B08A9" w:rsidP="004B08A9">
      <w:pPr>
        <w:ind w:firstLine="709"/>
        <w:rPr>
          <w:szCs w:val="24"/>
        </w:rPr>
      </w:pPr>
    </w:p>
    <w:p w:rsidR="004B08A9" w:rsidRPr="00A14A34" w:rsidRDefault="004B08A9" w:rsidP="004B08A9">
      <w:pPr>
        <w:widowControl w:val="0"/>
        <w:ind w:firstLine="0"/>
        <w:rPr>
          <w:rFonts w:eastAsia="Lucida Sans Unicode"/>
          <w:kern w:val="2"/>
          <w:lang w:eastAsia="ar-SA"/>
        </w:rPr>
      </w:pPr>
      <w:r w:rsidRPr="00395D53">
        <w:rPr>
          <w:rFonts w:eastAsia="Lucida Sans Unicode"/>
          <w:kern w:val="2"/>
        </w:rPr>
        <w:t>Rengėja</w:t>
      </w:r>
      <w:r>
        <w:rPr>
          <w:rFonts w:eastAsia="Lucida Sans Unicode"/>
          <w:kern w:val="2"/>
          <w:lang w:eastAsia="ar-SA"/>
        </w:rPr>
        <w:t xml:space="preserve"> </w:t>
      </w:r>
      <w:r w:rsidRPr="00395D53">
        <w:rPr>
          <w:rFonts w:eastAsia="Lucida Sans Unicode" w:cs="Tahoma"/>
          <w:bCs/>
        </w:rPr>
        <w:t>Protokolo skyriaus vedėja</w:t>
      </w:r>
      <w:r w:rsidRPr="00395D53">
        <w:rPr>
          <w:rFonts w:eastAsia="Lucida Sans Unicode" w:cs="Tahoma"/>
          <w:b/>
          <w:bCs/>
        </w:rPr>
        <w:t xml:space="preserve">                 </w:t>
      </w:r>
      <w:r>
        <w:rPr>
          <w:rFonts w:eastAsia="Lucida Sans Unicode" w:cs="Tahoma"/>
          <w:b/>
          <w:bCs/>
        </w:rPr>
        <w:t xml:space="preserve">                        </w:t>
      </w:r>
      <w:r w:rsidRPr="00395D53">
        <w:rPr>
          <w:rFonts w:eastAsia="Lucida Sans Unicode" w:cs="Tahoma"/>
          <w:b/>
          <w:bCs/>
        </w:rPr>
        <w:t xml:space="preserve">                                   </w:t>
      </w:r>
      <w:r w:rsidRPr="00395D53">
        <w:rPr>
          <w:rFonts w:eastAsia="Lucida Sans Unicode" w:cs="Tahoma"/>
          <w:bCs/>
        </w:rPr>
        <w:t>Jovita Šumskienė</w:t>
      </w:r>
    </w:p>
    <w:p w:rsidR="004B08A9" w:rsidRDefault="004B08A9" w:rsidP="004B08A9">
      <w:pPr>
        <w:ind w:firstLine="0"/>
        <w:jc w:val="center"/>
      </w:pPr>
    </w:p>
    <w:p w:rsidR="00F25B4B" w:rsidRDefault="00F25B4B" w:rsidP="00022158">
      <w:pPr>
        <w:ind w:firstLine="0"/>
        <w:jc w:val="center"/>
      </w:pPr>
    </w:p>
    <w:sectPr w:rsidR="00F25B4B" w:rsidSect="004045B1">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7D1" w:rsidRDefault="004167D1">
      <w:r>
        <w:separator/>
      </w:r>
    </w:p>
  </w:endnote>
  <w:endnote w:type="continuationSeparator" w:id="0">
    <w:p w:rsidR="004167D1" w:rsidRDefault="0041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02FF" w:usb1="4000A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611" w:rsidRDefault="00AA1611">
    <w:pPr>
      <w:pStyle w:val="Porat"/>
      <w:tabs>
        <w:tab w:val="clear" w:pos="4819"/>
      </w:tabs>
      <w:jc w:val="right"/>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7D1" w:rsidRDefault="004167D1">
      <w:r>
        <w:separator/>
      </w:r>
    </w:p>
  </w:footnote>
  <w:footnote w:type="continuationSeparator" w:id="0">
    <w:p w:rsidR="004167D1" w:rsidRDefault="00416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511B"/>
    <w:multiLevelType w:val="hybridMultilevel"/>
    <w:tmpl w:val="F530F040"/>
    <w:lvl w:ilvl="0" w:tplc="8AAA271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nsid w:val="12F3278E"/>
    <w:multiLevelType w:val="hybridMultilevel"/>
    <w:tmpl w:val="79E4B3E8"/>
    <w:lvl w:ilvl="0" w:tplc="BF06B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14425FC9"/>
    <w:multiLevelType w:val="hybridMultilevel"/>
    <w:tmpl w:val="D6424198"/>
    <w:lvl w:ilvl="0" w:tplc="E07A2A8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1677034E"/>
    <w:multiLevelType w:val="hybridMultilevel"/>
    <w:tmpl w:val="A5948980"/>
    <w:lvl w:ilvl="0" w:tplc="AE9E8370">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EB65EBA"/>
    <w:multiLevelType w:val="hybridMultilevel"/>
    <w:tmpl w:val="F5C668B8"/>
    <w:lvl w:ilvl="0" w:tplc="E80CC3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nsid w:val="22FD0C3A"/>
    <w:multiLevelType w:val="hybridMultilevel"/>
    <w:tmpl w:val="71868656"/>
    <w:lvl w:ilvl="0" w:tplc="2200D2A2">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nsid w:val="2553296A"/>
    <w:multiLevelType w:val="hybridMultilevel"/>
    <w:tmpl w:val="79E4B3E8"/>
    <w:lvl w:ilvl="0" w:tplc="BF06B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nsid w:val="268C0E7C"/>
    <w:multiLevelType w:val="hybridMultilevel"/>
    <w:tmpl w:val="2A7AF924"/>
    <w:lvl w:ilvl="0" w:tplc="68AC17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27B345B4"/>
    <w:multiLevelType w:val="hybridMultilevel"/>
    <w:tmpl w:val="7A1E6B6C"/>
    <w:lvl w:ilvl="0" w:tplc="EE5017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nsid w:val="2FED58C2"/>
    <w:multiLevelType w:val="hybridMultilevel"/>
    <w:tmpl w:val="6D387EAA"/>
    <w:lvl w:ilvl="0" w:tplc="369A2EF2">
      <w:start w:val="1"/>
      <w:numFmt w:val="decimal"/>
      <w:lvlText w:val="%1."/>
      <w:lvlJc w:val="left"/>
      <w:pPr>
        <w:ind w:left="1080" w:hanging="360"/>
      </w:pPr>
      <w:rPr>
        <w:rFonts w:hint="default"/>
        <w:b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312C29A1"/>
    <w:multiLevelType w:val="hybridMultilevel"/>
    <w:tmpl w:val="A9C0AD40"/>
    <w:lvl w:ilvl="0" w:tplc="BF9C56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nsid w:val="36DB2837"/>
    <w:multiLevelType w:val="hybridMultilevel"/>
    <w:tmpl w:val="D2708C10"/>
    <w:lvl w:ilvl="0" w:tplc="AE9E83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nsid w:val="39AB0734"/>
    <w:multiLevelType w:val="hybridMultilevel"/>
    <w:tmpl w:val="4A343CF6"/>
    <w:lvl w:ilvl="0" w:tplc="E80CC3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nsid w:val="3D0D684F"/>
    <w:multiLevelType w:val="hybridMultilevel"/>
    <w:tmpl w:val="E872E580"/>
    <w:lvl w:ilvl="0" w:tplc="1BA285B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nsid w:val="46BB331D"/>
    <w:multiLevelType w:val="hybridMultilevel"/>
    <w:tmpl w:val="79227F18"/>
    <w:lvl w:ilvl="0" w:tplc="3886C9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nsid w:val="47802F65"/>
    <w:multiLevelType w:val="hybridMultilevel"/>
    <w:tmpl w:val="E03CEC7A"/>
    <w:lvl w:ilvl="0" w:tplc="FF1A2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nsid w:val="48540021"/>
    <w:multiLevelType w:val="hybridMultilevel"/>
    <w:tmpl w:val="843C7852"/>
    <w:lvl w:ilvl="0" w:tplc="369A2EF2">
      <w:start w:val="1"/>
      <w:numFmt w:val="decimal"/>
      <w:lvlText w:val="%1."/>
      <w:lvlJc w:val="left"/>
      <w:pPr>
        <w:ind w:left="1080" w:hanging="360"/>
      </w:pPr>
      <w:rPr>
        <w:rFonts w:hint="default"/>
        <w:b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nsid w:val="48B22A26"/>
    <w:multiLevelType w:val="hybridMultilevel"/>
    <w:tmpl w:val="57106398"/>
    <w:lvl w:ilvl="0" w:tplc="D694A9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nsid w:val="50C66F31"/>
    <w:multiLevelType w:val="hybridMultilevel"/>
    <w:tmpl w:val="5F7EFEFA"/>
    <w:lvl w:ilvl="0" w:tplc="1BA285B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nsid w:val="62B57F44"/>
    <w:multiLevelType w:val="hybridMultilevel"/>
    <w:tmpl w:val="703E8D78"/>
    <w:lvl w:ilvl="0" w:tplc="369A2EF2">
      <w:start w:val="1"/>
      <w:numFmt w:val="decimal"/>
      <w:lvlText w:val="%1."/>
      <w:lvlJc w:val="left"/>
      <w:pPr>
        <w:ind w:left="1080" w:hanging="360"/>
      </w:pPr>
      <w:rPr>
        <w:rFonts w:hint="default"/>
        <w:b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nsid w:val="63BB45B7"/>
    <w:multiLevelType w:val="hybridMultilevel"/>
    <w:tmpl w:val="D52A515E"/>
    <w:lvl w:ilvl="0" w:tplc="AF78FA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nsid w:val="683466CB"/>
    <w:multiLevelType w:val="hybridMultilevel"/>
    <w:tmpl w:val="AAB4337A"/>
    <w:lvl w:ilvl="0" w:tplc="5A528F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nsid w:val="6BBE3475"/>
    <w:multiLevelType w:val="hybridMultilevel"/>
    <w:tmpl w:val="76620CF8"/>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3">
    <w:nsid w:val="6F224842"/>
    <w:multiLevelType w:val="hybridMultilevel"/>
    <w:tmpl w:val="FF389A1E"/>
    <w:lvl w:ilvl="0" w:tplc="81ECAF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nsid w:val="6F752CC8"/>
    <w:multiLevelType w:val="hybridMultilevel"/>
    <w:tmpl w:val="DC8EDF4E"/>
    <w:lvl w:ilvl="0" w:tplc="369A2EF2">
      <w:start w:val="1"/>
      <w:numFmt w:val="decimal"/>
      <w:lvlText w:val="%1."/>
      <w:lvlJc w:val="left"/>
      <w:pPr>
        <w:ind w:left="1080" w:hanging="360"/>
      </w:pPr>
      <w:rPr>
        <w:rFonts w:hint="default"/>
        <w:b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nsid w:val="71CD0E9E"/>
    <w:multiLevelType w:val="hybridMultilevel"/>
    <w:tmpl w:val="5EA8C8EA"/>
    <w:lvl w:ilvl="0" w:tplc="D31682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nsid w:val="72381F84"/>
    <w:multiLevelType w:val="hybridMultilevel"/>
    <w:tmpl w:val="D5EEBED6"/>
    <w:lvl w:ilvl="0" w:tplc="81FAD4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nsid w:val="73E44215"/>
    <w:multiLevelType w:val="hybridMultilevel"/>
    <w:tmpl w:val="C8E0B922"/>
    <w:lvl w:ilvl="0" w:tplc="6C5C8E0C">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nsid w:val="75022C85"/>
    <w:multiLevelType w:val="hybridMultilevel"/>
    <w:tmpl w:val="16506D8C"/>
    <w:lvl w:ilvl="0" w:tplc="F67CA2C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nsid w:val="76DF1252"/>
    <w:multiLevelType w:val="hybridMultilevel"/>
    <w:tmpl w:val="5E0C44DE"/>
    <w:lvl w:ilvl="0" w:tplc="1EE0F6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nsid w:val="7775195E"/>
    <w:multiLevelType w:val="hybridMultilevel"/>
    <w:tmpl w:val="CEB2FD40"/>
    <w:lvl w:ilvl="0" w:tplc="1B0609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nsid w:val="779F5E65"/>
    <w:multiLevelType w:val="hybridMultilevel"/>
    <w:tmpl w:val="79E4B3E8"/>
    <w:lvl w:ilvl="0" w:tplc="BF06B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nsid w:val="7C44118C"/>
    <w:multiLevelType w:val="hybridMultilevel"/>
    <w:tmpl w:val="4B927B42"/>
    <w:lvl w:ilvl="0" w:tplc="68AC17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9"/>
  </w:num>
  <w:num w:numId="2">
    <w:abstractNumId w:val="13"/>
  </w:num>
  <w:num w:numId="3">
    <w:abstractNumId w:val="19"/>
  </w:num>
  <w:num w:numId="4">
    <w:abstractNumId w:val="24"/>
  </w:num>
  <w:num w:numId="5">
    <w:abstractNumId w:val="16"/>
  </w:num>
  <w:num w:numId="6">
    <w:abstractNumId w:val="11"/>
  </w:num>
  <w:num w:numId="7">
    <w:abstractNumId w:val="3"/>
  </w:num>
  <w:num w:numId="8">
    <w:abstractNumId w:val="18"/>
  </w:num>
  <w:num w:numId="9">
    <w:abstractNumId w:val="10"/>
  </w:num>
  <w:num w:numId="10">
    <w:abstractNumId w:val="15"/>
  </w:num>
  <w:num w:numId="11">
    <w:abstractNumId w:val="12"/>
  </w:num>
  <w:num w:numId="12">
    <w:abstractNumId w:val="4"/>
  </w:num>
  <w:num w:numId="13">
    <w:abstractNumId w:val="8"/>
  </w:num>
  <w:num w:numId="14">
    <w:abstractNumId w:val="2"/>
  </w:num>
  <w:num w:numId="15">
    <w:abstractNumId w:val="17"/>
  </w:num>
  <w:num w:numId="16">
    <w:abstractNumId w:val="31"/>
  </w:num>
  <w:num w:numId="17">
    <w:abstractNumId w:val="5"/>
  </w:num>
  <w:num w:numId="18">
    <w:abstractNumId w:val="14"/>
  </w:num>
  <w:num w:numId="19">
    <w:abstractNumId w:val="28"/>
  </w:num>
  <w:num w:numId="20">
    <w:abstractNumId w:val="29"/>
  </w:num>
  <w:num w:numId="21">
    <w:abstractNumId w:val="7"/>
  </w:num>
  <w:num w:numId="22">
    <w:abstractNumId w:val="32"/>
  </w:num>
  <w:num w:numId="23">
    <w:abstractNumId w:val="6"/>
  </w:num>
  <w:num w:numId="24">
    <w:abstractNumId w:val="1"/>
  </w:num>
  <w:num w:numId="25">
    <w:abstractNumId w:val="30"/>
  </w:num>
  <w:num w:numId="26">
    <w:abstractNumId w:val="22"/>
  </w:num>
  <w:num w:numId="27">
    <w:abstractNumId w:val="20"/>
  </w:num>
  <w:num w:numId="28">
    <w:abstractNumId w:val="23"/>
  </w:num>
  <w:num w:numId="29">
    <w:abstractNumId w:val="21"/>
  </w:num>
  <w:num w:numId="30">
    <w:abstractNumId w:val="26"/>
  </w:num>
  <w:num w:numId="31">
    <w:abstractNumId w:val="27"/>
  </w:num>
  <w:num w:numId="32">
    <w:abstractNumId w:val="0"/>
  </w:num>
  <w:num w:numId="33">
    <w:abstractNumId w:val="25"/>
  </w:num>
  <w:num w:numId="34">
    <w:abstractNumId w:val="25"/>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BAB"/>
    <w:rsid w:val="00004082"/>
    <w:rsid w:val="000055BC"/>
    <w:rsid w:val="0001028E"/>
    <w:rsid w:val="000114AA"/>
    <w:rsid w:val="00011EFE"/>
    <w:rsid w:val="0001204F"/>
    <w:rsid w:val="000125BD"/>
    <w:rsid w:val="00015356"/>
    <w:rsid w:val="00016FDA"/>
    <w:rsid w:val="00022158"/>
    <w:rsid w:val="00024494"/>
    <w:rsid w:val="00024601"/>
    <w:rsid w:val="00027300"/>
    <w:rsid w:val="00032C83"/>
    <w:rsid w:val="000332EB"/>
    <w:rsid w:val="00045707"/>
    <w:rsid w:val="00045AB4"/>
    <w:rsid w:val="00046FEE"/>
    <w:rsid w:val="000660F3"/>
    <w:rsid w:val="000713FC"/>
    <w:rsid w:val="00072EF9"/>
    <w:rsid w:val="00076286"/>
    <w:rsid w:val="00076C6F"/>
    <w:rsid w:val="0008179A"/>
    <w:rsid w:val="000841FF"/>
    <w:rsid w:val="00090275"/>
    <w:rsid w:val="000A0AA4"/>
    <w:rsid w:val="000A0B81"/>
    <w:rsid w:val="000A2FFB"/>
    <w:rsid w:val="000A64D5"/>
    <w:rsid w:val="000B2169"/>
    <w:rsid w:val="000C04CC"/>
    <w:rsid w:val="000C16F5"/>
    <w:rsid w:val="000C1CA6"/>
    <w:rsid w:val="000C29A9"/>
    <w:rsid w:val="000C4FDA"/>
    <w:rsid w:val="000C5985"/>
    <w:rsid w:val="000C759B"/>
    <w:rsid w:val="000D0AD0"/>
    <w:rsid w:val="000D1F55"/>
    <w:rsid w:val="000D20FB"/>
    <w:rsid w:val="000E5853"/>
    <w:rsid w:val="000E66DD"/>
    <w:rsid w:val="000F1E92"/>
    <w:rsid w:val="0010409F"/>
    <w:rsid w:val="00113986"/>
    <w:rsid w:val="00120781"/>
    <w:rsid w:val="001230E9"/>
    <w:rsid w:val="00124941"/>
    <w:rsid w:val="00134688"/>
    <w:rsid w:val="00135AE3"/>
    <w:rsid w:val="00136B3C"/>
    <w:rsid w:val="00151FDB"/>
    <w:rsid w:val="001600D4"/>
    <w:rsid w:val="00160331"/>
    <w:rsid w:val="001614D2"/>
    <w:rsid w:val="0016386C"/>
    <w:rsid w:val="0016569A"/>
    <w:rsid w:val="00166BF7"/>
    <w:rsid w:val="00170327"/>
    <w:rsid w:val="00170D28"/>
    <w:rsid w:val="001744C9"/>
    <w:rsid w:val="00175107"/>
    <w:rsid w:val="00186A75"/>
    <w:rsid w:val="00187038"/>
    <w:rsid w:val="001935A3"/>
    <w:rsid w:val="001945F7"/>
    <w:rsid w:val="00194864"/>
    <w:rsid w:val="00195DE5"/>
    <w:rsid w:val="001A6150"/>
    <w:rsid w:val="001B18F3"/>
    <w:rsid w:val="001B2A30"/>
    <w:rsid w:val="001B2DCD"/>
    <w:rsid w:val="001B31F7"/>
    <w:rsid w:val="001B37E2"/>
    <w:rsid w:val="001B39B5"/>
    <w:rsid w:val="001B6D75"/>
    <w:rsid w:val="001C39DE"/>
    <w:rsid w:val="001C4F65"/>
    <w:rsid w:val="001D1A36"/>
    <w:rsid w:val="001D2355"/>
    <w:rsid w:val="001D3C48"/>
    <w:rsid w:val="001D6F55"/>
    <w:rsid w:val="001E63E6"/>
    <w:rsid w:val="001E7131"/>
    <w:rsid w:val="001E714D"/>
    <w:rsid w:val="001F0D26"/>
    <w:rsid w:val="001F255B"/>
    <w:rsid w:val="002019EC"/>
    <w:rsid w:val="00201FFE"/>
    <w:rsid w:val="00210C8E"/>
    <w:rsid w:val="00211AE6"/>
    <w:rsid w:val="002172A7"/>
    <w:rsid w:val="002176F0"/>
    <w:rsid w:val="002214D5"/>
    <w:rsid w:val="00223737"/>
    <w:rsid w:val="002315AF"/>
    <w:rsid w:val="00231BEA"/>
    <w:rsid w:val="002349E4"/>
    <w:rsid w:val="00235CC5"/>
    <w:rsid w:val="00236DAB"/>
    <w:rsid w:val="00237BC6"/>
    <w:rsid w:val="0025431D"/>
    <w:rsid w:val="00257C9D"/>
    <w:rsid w:val="00257D12"/>
    <w:rsid w:val="00262040"/>
    <w:rsid w:val="002722D2"/>
    <w:rsid w:val="002818F8"/>
    <w:rsid w:val="002843FC"/>
    <w:rsid w:val="002A23E0"/>
    <w:rsid w:val="002B3544"/>
    <w:rsid w:val="002B3ADD"/>
    <w:rsid w:val="002B4510"/>
    <w:rsid w:val="002B6737"/>
    <w:rsid w:val="002C6290"/>
    <w:rsid w:val="002D1EC2"/>
    <w:rsid w:val="002D6684"/>
    <w:rsid w:val="002E5003"/>
    <w:rsid w:val="002F1DD5"/>
    <w:rsid w:val="0030455E"/>
    <w:rsid w:val="00304DD1"/>
    <w:rsid w:val="00305269"/>
    <w:rsid w:val="00307DE1"/>
    <w:rsid w:val="00310173"/>
    <w:rsid w:val="003125BA"/>
    <w:rsid w:val="00312BD5"/>
    <w:rsid w:val="003148BA"/>
    <w:rsid w:val="00322E44"/>
    <w:rsid w:val="00325A6B"/>
    <w:rsid w:val="00332E59"/>
    <w:rsid w:val="00333ECA"/>
    <w:rsid w:val="0033524E"/>
    <w:rsid w:val="0033751F"/>
    <w:rsid w:val="00341273"/>
    <w:rsid w:val="00343DA9"/>
    <w:rsid w:val="003459EB"/>
    <w:rsid w:val="00347305"/>
    <w:rsid w:val="003513F9"/>
    <w:rsid w:val="00351A37"/>
    <w:rsid w:val="00352F58"/>
    <w:rsid w:val="00370CA2"/>
    <w:rsid w:val="003729C7"/>
    <w:rsid w:val="00382E0B"/>
    <w:rsid w:val="00383FFA"/>
    <w:rsid w:val="00387AA0"/>
    <w:rsid w:val="00395D53"/>
    <w:rsid w:val="00396F59"/>
    <w:rsid w:val="00397968"/>
    <w:rsid w:val="003979EA"/>
    <w:rsid w:val="003A0B10"/>
    <w:rsid w:val="003A346F"/>
    <w:rsid w:val="003A3AB7"/>
    <w:rsid w:val="003A669E"/>
    <w:rsid w:val="003A7327"/>
    <w:rsid w:val="003B1318"/>
    <w:rsid w:val="003B65BB"/>
    <w:rsid w:val="003C1A3E"/>
    <w:rsid w:val="003C2B29"/>
    <w:rsid w:val="003C2B2C"/>
    <w:rsid w:val="003C551E"/>
    <w:rsid w:val="003C7CEB"/>
    <w:rsid w:val="003D2FF5"/>
    <w:rsid w:val="003D31F0"/>
    <w:rsid w:val="003D4012"/>
    <w:rsid w:val="003D4FFB"/>
    <w:rsid w:val="003D796B"/>
    <w:rsid w:val="003E05A3"/>
    <w:rsid w:val="003E0FE7"/>
    <w:rsid w:val="003E363F"/>
    <w:rsid w:val="003E61DA"/>
    <w:rsid w:val="003F32F1"/>
    <w:rsid w:val="003F46C2"/>
    <w:rsid w:val="004027AA"/>
    <w:rsid w:val="00403889"/>
    <w:rsid w:val="004045B1"/>
    <w:rsid w:val="00407022"/>
    <w:rsid w:val="00414E94"/>
    <w:rsid w:val="004152CB"/>
    <w:rsid w:val="004167D1"/>
    <w:rsid w:val="00420D93"/>
    <w:rsid w:val="00421831"/>
    <w:rsid w:val="0043001D"/>
    <w:rsid w:val="00432221"/>
    <w:rsid w:val="004322A7"/>
    <w:rsid w:val="0045060A"/>
    <w:rsid w:val="00463AFE"/>
    <w:rsid w:val="0046445C"/>
    <w:rsid w:val="00465321"/>
    <w:rsid w:val="0046609B"/>
    <w:rsid w:val="004706A2"/>
    <w:rsid w:val="00473B92"/>
    <w:rsid w:val="00474076"/>
    <w:rsid w:val="004820F6"/>
    <w:rsid w:val="00482F15"/>
    <w:rsid w:val="004847AE"/>
    <w:rsid w:val="004A2333"/>
    <w:rsid w:val="004A41D2"/>
    <w:rsid w:val="004A661D"/>
    <w:rsid w:val="004B08A9"/>
    <w:rsid w:val="004B0FF3"/>
    <w:rsid w:val="004B37F3"/>
    <w:rsid w:val="004B3AE3"/>
    <w:rsid w:val="004B57CD"/>
    <w:rsid w:val="004B691D"/>
    <w:rsid w:val="004C0FD0"/>
    <w:rsid w:val="004C7644"/>
    <w:rsid w:val="004D0E84"/>
    <w:rsid w:val="004D18B5"/>
    <w:rsid w:val="004F386A"/>
    <w:rsid w:val="004F41E1"/>
    <w:rsid w:val="00513DD4"/>
    <w:rsid w:val="00515575"/>
    <w:rsid w:val="00517401"/>
    <w:rsid w:val="00520D13"/>
    <w:rsid w:val="00524790"/>
    <w:rsid w:val="0052558F"/>
    <w:rsid w:val="0052607C"/>
    <w:rsid w:val="005261F8"/>
    <w:rsid w:val="00540A10"/>
    <w:rsid w:val="005411B2"/>
    <w:rsid w:val="00541625"/>
    <w:rsid w:val="00545500"/>
    <w:rsid w:val="0055640F"/>
    <w:rsid w:val="0055740E"/>
    <w:rsid w:val="00563A54"/>
    <w:rsid w:val="00565314"/>
    <w:rsid w:val="005667D6"/>
    <w:rsid w:val="00570CD9"/>
    <w:rsid w:val="005741C6"/>
    <w:rsid w:val="00581FFA"/>
    <w:rsid w:val="005838DC"/>
    <w:rsid w:val="00587E0F"/>
    <w:rsid w:val="00592722"/>
    <w:rsid w:val="0059317F"/>
    <w:rsid w:val="00596CAA"/>
    <w:rsid w:val="005A6053"/>
    <w:rsid w:val="005C0011"/>
    <w:rsid w:val="005C60CA"/>
    <w:rsid w:val="005E1347"/>
    <w:rsid w:val="005E20B7"/>
    <w:rsid w:val="005E3729"/>
    <w:rsid w:val="005E507F"/>
    <w:rsid w:val="005E741D"/>
    <w:rsid w:val="005F0EDB"/>
    <w:rsid w:val="005F35F0"/>
    <w:rsid w:val="005F5409"/>
    <w:rsid w:val="005F713A"/>
    <w:rsid w:val="00603A65"/>
    <w:rsid w:val="00612305"/>
    <w:rsid w:val="00613097"/>
    <w:rsid w:val="006135CA"/>
    <w:rsid w:val="00614AA9"/>
    <w:rsid w:val="00615548"/>
    <w:rsid w:val="00615AF4"/>
    <w:rsid w:val="00616DAB"/>
    <w:rsid w:val="00621539"/>
    <w:rsid w:val="00622629"/>
    <w:rsid w:val="00626406"/>
    <w:rsid w:val="00631A97"/>
    <w:rsid w:val="00634582"/>
    <w:rsid w:val="00635322"/>
    <w:rsid w:val="00645A12"/>
    <w:rsid w:val="006506A1"/>
    <w:rsid w:val="00651D0B"/>
    <w:rsid w:val="00657297"/>
    <w:rsid w:val="0066773F"/>
    <w:rsid w:val="00670D49"/>
    <w:rsid w:val="006719DB"/>
    <w:rsid w:val="0067401B"/>
    <w:rsid w:val="0067415A"/>
    <w:rsid w:val="00674AFA"/>
    <w:rsid w:val="00680C79"/>
    <w:rsid w:val="006840BB"/>
    <w:rsid w:val="00684A68"/>
    <w:rsid w:val="006868BF"/>
    <w:rsid w:val="00692549"/>
    <w:rsid w:val="0069729E"/>
    <w:rsid w:val="006A2DE8"/>
    <w:rsid w:val="006A59A5"/>
    <w:rsid w:val="006A72C6"/>
    <w:rsid w:val="006B08D6"/>
    <w:rsid w:val="006B28A9"/>
    <w:rsid w:val="006C2936"/>
    <w:rsid w:val="006C2EBE"/>
    <w:rsid w:val="006C37B0"/>
    <w:rsid w:val="006C52E8"/>
    <w:rsid w:val="006D3CCE"/>
    <w:rsid w:val="006D4338"/>
    <w:rsid w:val="006D4809"/>
    <w:rsid w:val="006E2394"/>
    <w:rsid w:val="006F193A"/>
    <w:rsid w:val="006F2FE5"/>
    <w:rsid w:val="006F53FF"/>
    <w:rsid w:val="006F7F6D"/>
    <w:rsid w:val="00702463"/>
    <w:rsid w:val="007039A7"/>
    <w:rsid w:val="00710163"/>
    <w:rsid w:val="007152F3"/>
    <w:rsid w:val="0072427C"/>
    <w:rsid w:val="007242B5"/>
    <w:rsid w:val="00733867"/>
    <w:rsid w:val="00733D5B"/>
    <w:rsid w:val="00740016"/>
    <w:rsid w:val="0074018E"/>
    <w:rsid w:val="007417AA"/>
    <w:rsid w:val="00741F69"/>
    <w:rsid w:val="0074635A"/>
    <w:rsid w:val="0074706E"/>
    <w:rsid w:val="00750345"/>
    <w:rsid w:val="0075447D"/>
    <w:rsid w:val="0075478C"/>
    <w:rsid w:val="0076442D"/>
    <w:rsid w:val="007661C0"/>
    <w:rsid w:val="00775521"/>
    <w:rsid w:val="007806BB"/>
    <w:rsid w:val="00784F3C"/>
    <w:rsid w:val="0078552F"/>
    <w:rsid w:val="00786A1B"/>
    <w:rsid w:val="00796F9A"/>
    <w:rsid w:val="007A1FA6"/>
    <w:rsid w:val="007A526C"/>
    <w:rsid w:val="007A7431"/>
    <w:rsid w:val="007B0EED"/>
    <w:rsid w:val="007B13E0"/>
    <w:rsid w:val="007B48BC"/>
    <w:rsid w:val="007C2215"/>
    <w:rsid w:val="007C5055"/>
    <w:rsid w:val="007D3883"/>
    <w:rsid w:val="007E703B"/>
    <w:rsid w:val="007F6314"/>
    <w:rsid w:val="008004E6"/>
    <w:rsid w:val="0081597C"/>
    <w:rsid w:val="008175C2"/>
    <w:rsid w:val="00822BB3"/>
    <w:rsid w:val="00824DCD"/>
    <w:rsid w:val="00827E3E"/>
    <w:rsid w:val="00830268"/>
    <w:rsid w:val="0083107B"/>
    <w:rsid w:val="00833D74"/>
    <w:rsid w:val="00834858"/>
    <w:rsid w:val="00835509"/>
    <w:rsid w:val="008405B6"/>
    <w:rsid w:val="00840DF3"/>
    <w:rsid w:val="00843E6A"/>
    <w:rsid w:val="00853519"/>
    <w:rsid w:val="00853628"/>
    <w:rsid w:val="0086278A"/>
    <w:rsid w:val="00870104"/>
    <w:rsid w:val="0087226E"/>
    <w:rsid w:val="008733A0"/>
    <w:rsid w:val="008751F4"/>
    <w:rsid w:val="008766D0"/>
    <w:rsid w:val="008822D0"/>
    <w:rsid w:val="00887963"/>
    <w:rsid w:val="00887A45"/>
    <w:rsid w:val="00890938"/>
    <w:rsid w:val="00890CA5"/>
    <w:rsid w:val="008944CF"/>
    <w:rsid w:val="008A29DA"/>
    <w:rsid w:val="008A4453"/>
    <w:rsid w:val="008A4CC1"/>
    <w:rsid w:val="008A6977"/>
    <w:rsid w:val="008A6DD4"/>
    <w:rsid w:val="008B4478"/>
    <w:rsid w:val="008B50F5"/>
    <w:rsid w:val="008C0E5E"/>
    <w:rsid w:val="008C260B"/>
    <w:rsid w:val="008C45A5"/>
    <w:rsid w:val="008C4BF7"/>
    <w:rsid w:val="008D1E95"/>
    <w:rsid w:val="008D308F"/>
    <w:rsid w:val="008D440D"/>
    <w:rsid w:val="008E374B"/>
    <w:rsid w:val="008E6FB6"/>
    <w:rsid w:val="008F0183"/>
    <w:rsid w:val="00907170"/>
    <w:rsid w:val="00907C32"/>
    <w:rsid w:val="009228AD"/>
    <w:rsid w:val="00927624"/>
    <w:rsid w:val="00927873"/>
    <w:rsid w:val="00933D18"/>
    <w:rsid w:val="00940758"/>
    <w:rsid w:val="00940A16"/>
    <w:rsid w:val="00940FB0"/>
    <w:rsid w:val="009426F9"/>
    <w:rsid w:val="0095046E"/>
    <w:rsid w:val="00951A67"/>
    <w:rsid w:val="009544E8"/>
    <w:rsid w:val="00954C49"/>
    <w:rsid w:val="00962D19"/>
    <w:rsid w:val="009636C1"/>
    <w:rsid w:val="0096420B"/>
    <w:rsid w:val="00974446"/>
    <w:rsid w:val="009748B2"/>
    <w:rsid w:val="00976803"/>
    <w:rsid w:val="009800C7"/>
    <w:rsid w:val="009801D2"/>
    <w:rsid w:val="009802C9"/>
    <w:rsid w:val="00980D08"/>
    <w:rsid w:val="00982505"/>
    <w:rsid w:val="009828FD"/>
    <w:rsid w:val="00994D3F"/>
    <w:rsid w:val="009A025F"/>
    <w:rsid w:val="009A0265"/>
    <w:rsid w:val="009A1157"/>
    <w:rsid w:val="009A1B3D"/>
    <w:rsid w:val="009A7A7F"/>
    <w:rsid w:val="009B0818"/>
    <w:rsid w:val="009B1072"/>
    <w:rsid w:val="009C016D"/>
    <w:rsid w:val="009C6D18"/>
    <w:rsid w:val="009C78D4"/>
    <w:rsid w:val="009C7C0E"/>
    <w:rsid w:val="009D031E"/>
    <w:rsid w:val="009D097D"/>
    <w:rsid w:val="009D2E3F"/>
    <w:rsid w:val="009D3431"/>
    <w:rsid w:val="009D4733"/>
    <w:rsid w:val="009D508A"/>
    <w:rsid w:val="009D568F"/>
    <w:rsid w:val="009D5DBD"/>
    <w:rsid w:val="009D5E1C"/>
    <w:rsid w:val="009D6750"/>
    <w:rsid w:val="00A019AE"/>
    <w:rsid w:val="00A04184"/>
    <w:rsid w:val="00A12842"/>
    <w:rsid w:val="00A13062"/>
    <w:rsid w:val="00A14A34"/>
    <w:rsid w:val="00A20F01"/>
    <w:rsid w:val="00A213AD"/>
    <w:rsid w:val="00A23E47"/>
    <w:rsid w:val="00A34D1B"/>
    <w:rsid w:val="00A35B90"/>
    <w:rsid w:val="00A377B7"/>
    <w:rsid w:val="00A40DD6"/>
    <w:rsid w:val="00A4213A"/>
    <w:rsid w:val="00A4436F"/>
    <w:rsid w:val="00A45838"/>
    <w:rsid w:val="00A50ECD"/>
    <w:rsid w:val="00A54320"/>
    <w:rsid w:val="00A649F1"/>
    <w:rsid w:val="00A76B18"/>
    <w:rsid w:val="00A77E0A"/>
    <w:rsid w:val="00A81283"/>
    <w:rsid w:val="00A81E65"/>
    <w:rsid w:val="00A820D5"/>
    <w:rsid w:val="00A8444D"/>
    <w:rsid w:val="00A91EEE"/>
    <w:rsid w:val="00A9522D"/>
    <w:rsid w:val="00A95A12"/>
    <w:rsid w:val="00A97941"/>
    <w:rsid w:val="00AA1611"/>
    <w:rsid w:val="00AB0650"/>
    <w:rsid w:val="00AB1118"/>
    <w:rsid w:val="00AB29A9"/>
    <w:rsid w:val="00AB3E0C"/>
    <w:rsid w:val="00AC40AC"/>
    <w:rsid w:val="00AC51A0"/>
    <w:rsid w:val="00AC7565"/>
    <w:rsid w:val="00AD4E93"/>
    <w:rsid w:val="00AE2E43"/>
    <w:rsid w:val="00AE59C5"/>
    <w:rsid w:val="00AE658B"/>
    <w:rsid w:val="00AF1A6A"/>
    <w:rsid w:val="00AF4A4A"/>
    <w:rsid w:val="00B06C0C"/>
    <w:rsid w:val="00B135A1"/>
    <w:rsid w:val="00B14BAB"/>
    <w:rsid w:val="00B1641A"/>
    <w:rsid w:val="00B169F2"/>
    <w:rsid w:val="00B2037E"/>
    <w:rsid w:val="00B20EB0"/>
    <w:rsid w:val="00B210E7"/>
    <w:rsid w:val="00B222F3"/>
    <w:rsid w:val="00B252DF"/>
    <w:rsid w:val="00B32D52"/>
    <w:rsid w:val="00B33BEE"/>
    <w:rsid w:val="00B36EDB"/>
    <w:rsid w:val="00B41BB5"/>
    <w:rsid w:val="00B517AC"/>
    <w:rsid w:val="00B52C0A"/>
    <w:rsid w:val="00B5595B"/>
    <w:rsid w:val="00B579D6"/>
    <w:rsid w:val="00B57B21"/>
    <w:rsid w:val="00B60BDA"/>
    <w:rsid w:val="00B60C3A"/>
    <w:rsid w:val="00B631BB"/>
    <w:rsid w:val="00B64FED"/>
    <w:rsid w:val="00B71948"/>
    <w:rsid w:val="00B71BE6"/>
    <w:rsid w:val="00B730CA"/>
    <w:rsid w:val="00B77A6B"/>
    <w:rsid w:val="00B83C23"/>
    <w:rsid w:val="00B862B6"/>
    <w:rsid w:val="00B97577"/>
    <w:rsid w:val="00BA134A"/>
    <w:rsid w:val="00BA2FB4"/>
    <w:rsid w:val="00BA3A2A"/>
    <w:rsid w:val="00BA4B6C"/>
    <w:rsid w:val="00BA7712"/>
    <w:rsid w:val="00BA7BB5"/>
    <w:rsid w:val="00BB7204"/>
    <w:rsid w:val="00BC5C2C"/>
    <w:rsid w:val="00BD1FDB"/>
    <w:rsid w:val="00BD4B2B"/>
    <w:rsid w:val="00BE2A16"/>
    <w:rsid w:val="00BE3423"/>
    <w:rsid w:val="00BE5AC5"/>
    <w:rsid w:val="00BE67D2"/>
    <w:rsid w:val="00BF1A3F"/>
    <w:rsid w:val="00BF1F92"/>
    <w:rsid w:val="00BF3ADC"/>
    <w:rsid w:val="00C00F04"/>
    <w:rsid w:val="00C02D26"/>
    <w:rsid w:val="00C1217A"/>
    <w:rsid w:val="00C12E5F"/>
    <w:rsid w:val="00C20210"/>
    <w:rsid w:val="00C27918"/>
    <w:rsid w:val="00C31141"/>
    <w:rsid w:val="00C343B1"/>
    <w:rsid w:val="00C379ED"/>
    <w:rsid w:val="00C51380"/>
    <w:rsid w:val="00C561C2"/>
    <w:rsid w:val="00C56C12"/>
    <w:rsid w:val="00C706DA"/>
    <w:rsid w:val="00C80432"/>
    <w:rsid w:val="00C90349"/>
    <w:rsid w:val="00C95896"/>
    <w:rsid w:val="00CA2621"/>
    <w:rsid w:val="00CA5695"/>
    <w:rsid w:val="00CA5CC4"/>
    <w:rsid w:val="00CA6EEA"/>
    <w:rsid w:val="00CB6B17"/>
    <w:rsid w:val="00CC2219"/>
    <w:rsid w:val="00CC4A99"/>
    <w:rsid w:val="00CC590B"/>
    <w:rsid w:val="00CD1679"/>
    <w:rsid w:val="00CE0779"/>
    <w:rsid w:val="00CE351F"/>
    <w:rsid w:val="00CE6101"/>
    <w:rsid w:val="00CF4CA8"/>
    <w:rsid w:val="00CF6D64"/>
    <w:rsid w:val="00CF76B0"/>
    <w:rsid w:val="00CF7D67"/>
    <w:rsid w:val="00D07091"/>
    <w:rsid w:val="00D07995"/>
    <w:rsid w:val="00D07B61"/>
    <w:rsid w:val="00D16089"/>
    <w:rsid w:val="00D2112F"/>
    <w:rsid w:val="00D2460A"/>
    <w:rsid w:val="00D4297E"/>
    <w:rsid w:val="00D44747"/>
    <w:rsid w:val="00D44C0E"/>
    <w:rsid w:val="00D531BF"/>
    <w:rsid w:val="00D53228"/>
    <w:rsid w:val="00D57EF2"/>
    <w:rsid w:val="00D715F9"/>
    <w:rsid w:val="00D71D2F"/>
    <w:rsid w:val="00D73224"/>
    <w:rsid w:val="00D7337A"/>
    <w:rsid w:val="00D760E0"/>
    <w:rsid w:val="00D7619A"/>
    <w:rsid w:val="00D81C36"/>
    <w:rsid w:val="00D822F7"/>
    <w:rsid w:val="00D83F51"/>
    <w:rsid w:val="00D97935"/>
    <w:rsid w:val="00DA4E96"/>
    <w:rsid w:val="00DC08FD"/>
    <w:rsid w:val="00DC0BAF"/>
    <w:rsid w:val="00DC5A41"/>
    <w:rsid w:val="00DC76CD"/>
    <w:rsid w:val="00DC7C4E"/>
    <w:rsid w:val="00DD0D30"/>
    <w:rsid w:val="00DD1BCC"/>
    <w:rsid w:val="00DD3193"/>
    <w:rsid w:val="00DD3A82"/>
    <w:rsid w:val="00DD4D9F"/>
    <w:rsid w:val="00DD6B26"/>
    <w:rsid w:val="00DE1896"/>
    <w:rsid w:val="00DF0F2A"/>
    <w:rsid w:val="00DF2FE7"/>
    <w:rsid w:val="00E04DE3"/>
    <w:rsid w:val="00E170F0"/>
    <w:rsid w:val="00E211B9"/>
    <w:rsid w:val="00E33C41"/>
    <w:rsid w:val="00E45052"/>
    <w:rsid w:val="00E47C91"/>
    <w:rsid w:val="00E50662"/>
    <w:rsid w:val="00E529CF"/>
    <w:rsid w:val="00E52AAD"/>
    <w:rsid w:val="00E53B4F"/>
    <w:rsid w:val="00E56DB9"/>
    <w:rsid w:val="00E63502"/>
    <w:rsid w:val="00E63867"/>
    <w:rsid w:val="00E67A85"/>
    <w:rsid w:val="00E707E7"/>
    <w:rsid w:val="00E713F0"/>
    <w:rsid w:val="00E71411"/>
    <w:rsid w:val="00E71E31"/>
    <w:rsid w:val="00E730A1"/>
    <w:rsid w:val="00E763DE"/>
    <w:rsid w:val="00E8601E"/>
    <w:rsid w:val="00E87539"/>
    <w:rsid w:val="00E91EEF"/>
    <w:rsid w:val="00E94C84"/>
    <w:rsid w:val="00EA3436"/>
    <w:rsid w:val="00EB28AE"/>
    <w:rsid w:val="00EC01F4"/>
    <w:rsid w:val="00EC084C"/>
    <w:rsid w:val="00EC386E"/>
    <w:rsid w:val="00EC6CE9"/>
    <w:rsid w:val="00EE7352"/>
    <w:rsid w:val="00EE7704"/>
    <w:rsid w:val="00EF0A04"/>
    <w:rsid w:val="00EF2863"/>
    <w:rsid w:val="00EF540E"/>
    <w:rsid w:val="00F015EB"/>
    <w:rsid w:val="00F031E5"/>
    <w:rsid w:val="00F12A9B"/>
    <w:rsid w:val="00F13A68"/>
    <w:rsid w:val="00F15C19"/>
    <w:rsid w:val="00F254C4"/>
    <w:rsid w:val="00F25B4B"/>
    <w:rsid w:val="00F3037C"/>
    <w:rsid w:val="00F33B78"/>
    <w:rsid w:val="00F40515"/>
    <w:rsid w:val="00F41AC1"/>
    <w:rsid w:val="00F47BE9"/>
    <w:rsid w:val="00F51257"/>
    <w:rsid w:val="00F513C8"/>
    <w:rsid w:val="00F711A9"/>
    <w:rsid w:val="00F80D77"/>
    <w:rsid w:val="00F831BA"/>
    <w:rsid w:val="00F91C4C"/>
    <w:rsid w:val="00F97BE2"/>
    <w:rsid w:val="00FA4066"/>
    <w:rsid w:val="00FB6A4B"/>
    <w:rsid w:val="00FC100E"/>
    <w:rsid w:val="00FC226B"/>
    <w:rsid w:val="00FC39DE"/>
    <w:rsid w:val="00FC3D2A"/>
    <w:rsid w:val="00FD090E"/>
    <w:rsid w:val="00FD2548"/>
    <w:rsid w:val="00FD5068"/>
    <w:rsid w:val="00FE2A29"/>
    <w:rsid w:val="00FF3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framePr w:hSpace="180" w:wrap="around" w:vAnchor="page" w:hAnchor="margin" w:y="1315"/>
      <w:ind w:firstLine="0"/>
      <w:jc w:val="center"/>
      <w:outlineLvl w:val="0"/>
    </w:pPr>
    <w:rPr>
      <w:b/>
      <w:sz w:val="28"/>
      <w:szCs w:val="28"/>
    </w:rPr>
  </w:style>
  <w:style w:type="paragraph" w:styleId="Antrat2">
    <w:name w:val="heading 2"/>
    <w:basedOn w:val="prastasis"/>
    <w:next w:val="prastasis"/>
    <w:qFormat/>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Pr>
      <w:sz w:val="16"/>
    </w:rPr>
  </w:style>
  <w:style w:type="paragraph" w:customStyle="1" w:styleId="Char">
    <w:name w:val="Char"/>
    <w:basedOn w:val="prastasis"/>
    <w:rsid w:val="00CE351F"/>
    <w:pPr>
      <w:spacing w:after="160" w:line="240" w:lineRule="exact"/>
      <w:ind w:firstLine="0"/>
      <w:jc w:val="left"/>
    </w:pPr>
    <w:rPr>
      <w:rFonts w:ascii="Tahoma" w:hAnsi="Tahoma"/>
      <w:sz w:val="20"/>
      <w:lang w:val="en-US"/>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semiHidden/>
    <w:rsid w:val="00B14BAB"/>
    <w:rPr>
      <w:rFonts w:ascii="Tahoma" w:hAnsi="Tahoma" w:cs="Tahoma"/>
      <w:sz w:val="16"/>
      <w:szCs w:val="16"/>
    </w:rPr>
  </w:style>
  <w:style w:type="table" w:styleId="Lentelstinklelis">
    <w:name w:val="Table Grid"/>
    <w:basedOn w:val="prastojilentel"/>
    <w:rsid w:val="00740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0A64D5"/>
    <w:pPr>
      <w:spacing w:before="100" w:beforeAutospacing="1" w:after="100" w:afterAutospacing="1"/>
      <w:ind w:firstLine="0"/>
      <w:jc w:val="left"/>
    </w:pPr>
    <w:rPr>
      <w:szCs w:val="24"/>
      <w:lang w:eastAsia="lt-LT"/>
    </w:rPr>
  </w:style>
  <w:style w:type="paragraph" w:styleId="Komentarotekstas">
    <w:name w:val="annotation text"/>
    <w:basedOn w:val="prastasis"/>
    <w:link w:val="KomentarotekstasDiagrama"/>
    <w:rsid w:val="000A64D5"/>
    <w:rPr>
      <w:rFonts w:ascii="Arial" w:hAnsi="Arial"/>
      <w:spacing w:val="-5"/>
    </w:rPr>
  </w:style>
  <w:style w:type="character" w:customStyle="1" w:styleId="KomentarotekstasDiagrama">
    <w:name w:val="Komentaro tekstas Diagrama"/>
    <w:link w:val="Komentarotekstas"/>
    <w:rsid w:val="000A64D5"/>
    <w:rPr>
      <w:rFonts w:ascii="Arial" w:hAnsi="Arial"/>
      <w:spacing w:val="-5"/>
      <w:sz w:val="24"/>
      <w:lang w:eastAsia="en-US"/>
    </w:rPr>
  </w:style>
  <w:style w:type="paragraph" w:customStyle="1" w:styleId="DiagramaDiagrama1CharCharDiagramaDiagramaCharCharDiagramaDiagrama">
    <w:name w:val="Diagrama Diagrama1 Char Char Diagrama Diagrama Char Char Diagrama Diagrama"/>
    <w:basedOn w:val="prastasis"/>
    <w:rsid w:val="002C6290"/>
    <w:pPr>
      <w:spacing w:after="160" w:line="240" w:lineRule="exact"/>
      <w:ind w:firstLine="0"/>
      <w:jc w:val="left"/>
    </w:pPr>
    <w:rPr>
      <w:rFonts w:ascii="Tahoma" w:hAnsi="Tahoma" w:cs="Tahoma"/>
      <w:sz w:val="20"/>
      <w:lang w:val="en-US"/>
    </w:rPr>
  </w:style>
  <w:style w:type="paragraph" w:customStyle="1" w:styleId="DiagramaDiagrama">
    <w:name w:val="Diagrama Diagrama"/>
    <w:basedOn w:val="prastasis"/>
    <w:rsid w:val="00015356"/>
    <w:pPr>
      <w:spacing w:after="160" w:line="240" w:lineRule="exact"/>
    </w:pPr>
    <w:rPr>
      <w:rFonts w:ascii="Verdana" w:hAnsi="Verdana" w:cs="Verdana"/>
      <w:sz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rsid w:val="008004E6"/>
    <w:pPr>
      <w:spacing w:after="160" w:line="240" w:lineRule="exact"/>
      <w:ind w:firstLine="0"/>
      <w:jc w:val="left"/>
    </w:pPr>
    <w:rPr>
      <w:rFonts w:ascii="Tahoma" w:hAnsi="Tahoma"/>
      <w:sz w:val="20"/>
      <w:lang w:val="en-US"/>
    </w:rPr>
  </w:style>
  <w:style w:type="character" w:styleId="Emfaz">
    <w:name w:val="Emphasis"/>
    <w:uiPriority w:val="20"/>
    <w:qFormat/>
    <w:rsid w:val="009A1157"/>
    <w:rPr>
      <w:b/>
      <w:bCs/>
      <w:i w:val="0"/>
      <w:iCs w:val="0"/>
    </w:rPr>
  </w:style>
  <w:style w:type="character" w:customStyle="1" w:styleId="st1">
    <w:name w:val="st1"/>
    <w:rsid w:val="009A1157"/>
  </w:style>
  <w:style w:type="paragraph" w:customStyle="1" w:styleId="CharChar">
    <w:name w:val="Char Char"/>
    <w:basedOn w:val="prastasis"/>
    <w:semiHidden/>
    <w:rsid w:val="00CC2219"/>
    <w:pPr>
      <w:spacing w:after="160" w:line="240" w:lineRule="exact"/>
      <w:ind w:firstLine="0"/>
      <w:jc w:val="left"/>
    </w:pPr>
    <w:rPr>
      <w:rFonts w:ascii="Verdana" w:hAnsi="Verdana" w:cs="Verdana"/>
      <w:sz w:val="20"/>
      <w:lang w:eastAsia="lt-LT"/>
    </w:rPr>
  </w:style>
  <w:style w:type="character" w:styleId="Grietas">
    <w:name w:val="Strong"/>
    <w:uiPriority w:val="22"/>
    <w:qFormat/>
    <w:rsid w:val="00A50ECD"/>
    <w:rPr>
      <w:b/>
      <w:bCs/>
    </w:rPr>
  </w:style>
  <w:style w:type="paragraph" w:customStyle="1" w:styleId="DiagramaDiagramaCharCharDiagramaDiagrama">
    <w:name w:val="Diagrama Diagrama Char Char Diagrama Diagrama"/>
    <w:basedOn w:val="prastasis"/>
    <w:semiHidden/>
    <w:rsid w:val="00A50ECD"/>
    <w:pPr>
      <w:spacing w:after="160" w:line="240" w:lineRule="exact"/>
    </w:pPr>
    <w:rPr>
      <w:rFonts w:ascii="Verdana" w:hAnsi="Verdana" w:cs="Verdana"/>
      <w:sz w:val="20"/>
    </w:rPr>
  </w:style>
  <w:style w:type="paragraph" w:styleId="Sraopastraipa">
    <w:name w:val="List Paragraph"/>
    <w:basedOn w:val="prastasis"/>
    <w:uiPriority w:val="34"/>
    <w:qFormat/>
    <w:rsid w:val="003C1A3E"/>
    <w:pPr>
      <w:ind w:left="720"/>
    </w:pPr>
  </w:style>
  <w:style w:type="paragraph" w:customStyle="1" w:styleId="DiagramaDiagrama1CharChar">
    <w:name w:val="Diagrama Diagrama1 Char Char"/>
    <w:basedOn w:val="prastasis"/>
    <w:rsid w:val="003F46C2"/>
    <w:pPr>
      <w:spacing w:after="160" w:line="240" w:lineRule="exact"/>
      <w:ind w:firstLine="0"/>
      <w:jc w:val="left"/>
    </w:pPr>
    <w:rPr>
      <w:rFonts w:ascii="Tahoma" w:hAnsi="Tahoma"/>
      <w:sz w:val="20"/>
      <w:lang w:val="en-US"/>
    </w:rPr>
  </w:style>
  <w:style w:type="paragraph" w:styleId="Betarp">
    <w:name w:val="No Spacing"/>
    <w:uiPriority w:val="1"/>
    <w:qFormat/>
    <w:rsid w:val="000A0AA4"/>
    <w:rPr>
      <w:rFonts w:ascii="Calibri" w:eastAsia="Calibri" w:hAnsi="Calibri"/>
      <w:sz w:val="22"/>
      <w:szCs w:val="22"/>
      <w:lang w:eastAsia="en-US"/>
    </w:rPr>
  </w:style>
  <w:style w:type="character" w:styleId="Hipersaitas">
    <w:name w:val="Hyperlink"/>
    <w:rsid w:val="00796F9A"/>
    <w:rPr>
      <w:color w:val="auto"/>
      <w:u w:val="none"/>
    </w:rPr>
  </w:style>
  <w:style w:type="paragraph" w:styleId="Pagrindinistekstas">
    <w:name w:val="Body Text"/>
    <w:basedOn w:val="prastasis"/>
    <w:link w:val="PagrindinistekstasDiagrama"/>
    <w:rsid w:val="00796F9A"/>
    <w:pPr>
      <w:ind w:firstLine="0"/>
    </w:pPr>
  </w:style>
  <w:style w:type="character" w:customStyle="1" w:styleId="PagrindinistekstasDiagrama">
    <w:name w:val="Pagrindinis tekstas Diagrama"/>
    <w:link w:val="Pagrindinistekstas"/>
    <w:rsid w:val="00796F9A"/>
    <w:rPr>
      <w:sz w:val="24"/>
      <w:lang w:eastAsia="en-US"/>
    </w:rPr>
  </w:style>
  <w:style w:type="paragraph" w:styleId="Pataisymai">
    <w:name w:val="Revision"/>
    <w:hidden/>
    <w:uiPriority w:val="99"/>
    <w:semiHidden/>
    <w:rsid w:val="00D07B61"/>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framePr w:hSpace="180" w:wrap="around" w:vAnchor="page" w:hAnchor="margin" w:y="1315"/>
      <w:ind w:firstLine="0"/>
      <w:jc w:val="center"/>
      <w:outlineLvl w:val="0"/>
    </w:pPr>
    <w:rPr>
      <w:b/>
      <w:sz w:val="28"/>
      <w:szCs w:val="28"/>
    </w:rPr>
  </w:style>
  <w:style w:type="paragraph" w:styleId="Antrat2">
    <w:name w:val="heading 2"/>
    <w:basedOn w:val="prastasis"/>
    <w:next w:val="prastasis"/>
    <w:qFormat/>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Pr>
      <w:sz w:val="16"/>
    </w:rPr>
  </w:style>
  <w:style w:type="paragraph" w:customStyle="1" w:styleId="Char">
    <w:name w:val="Char"/>
    <w:basedOn w:val="prastasis"/>
    <w:rsid w:val="00CE351F"/>
    <w:pPr>
      <w:spacing w:after="160" w:line="240" w:lineRule="exact"/>
      <w:ind w:firstLine="0"/>
      <w:jc w:val="left"/>
    </w:pPr>
    <w:rPr>
      <w:rFonts w:ascii="Tahoma" w:hAnsi="Tahoma"/>
      <w:sz w:val="20"/>
      <w:lang w:val="en-US"/>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semiHidden/>
    <w:rsid w:val="00B14BAB"/>
    <w:rPr>
      <w:rFonts w:ascii="Tahoma" w:hAnsi="Tahoma" w:cs="Tahoma"/>
      <w:sz w:val="16"/>
      <w:szCs w:val="16"/>
    </w:rPr>
  </w:style>
  <w:style w:type="table" w:styleId="Lentelstinklelis">
    <w:name w:val="Table Grid"/>
    <w:basedOn w:val="prastojilentel"/>
    <w:rsid w:val="00740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0A64D5"/>
    <w:pPr>
      <w:spacing w:before="100" w:beforeAutospacing="1" w:after="100" w:afterAutospacing="1"/>
      <w:ind w:firstLine="0"/>
      <w:jc w:val="left"/>
    </w:pPr>
    <w:rPr>
      <w:szCs w:val="24"/>
      <w:lang w:eastAsia="lt-LT"/>
    </w:rPr>
  </w:style>
  <w:style w:type="paragraph" w:styleId="Komentarotekstas">
    <w:name w:val="annotation text"/>
    <w:basedOn w:val="prastasis"/>
    <w:link w:val="KomentarotekstasDiagrama"/>
    <w:rsid w:val="000A64D5"/>
    <w:rPr>
      <w:rFonts w:ascii="Arial" w:hAnsi="Arial"/>
      <w:spacing w:val="-5"/>
    </w:rPr>
  </w:style>
  <w:style w:type="character" w:customStyle="1" w:styleId="KomentarotekstasDiagrama">
    <w:name w:val="Komentaro tekstas Diagrama"/>
    <w:link w:val="Komentarotekstas"/>
    <w:rsid w:val="000A64D5"/>
    <w:rPr>
      <w:rFonts w:ascii="Arial" w:hAnsi="Arial"/>
      <w:spacing w:val="-5"/>
      <w:sz w:val="24"/>
      <w:lang w:eastAsia="en-US"/>
    </w:rPr>
  </w:style>
  <w:style w:type="paragraph" w:customStyle="1" w:styleId="DiagramaDiagrama1CharCharDiagramaDiagramaCharCharDiagramaDiagrama">
    <w:name w:val="Diagrama Diagrama1 Char Char Diagrama Diagrama Char Char Diagrama Diagrama"/>
    <w:basedOn w:val="prastasis"/>
    <w:rsid w:val="002C6290"/>
    <w:pPr>
      <w:spacing w:after="160" w:line="240" w:lineRule="exact"/>
      <w:ind w:firstLine="0"/>
      <w:jc w:val="left"/>
    </w:pPr>
    <w:rPr>
      <w:rFonts w:ascii="Tahoma" w:hAnsi="Tahoma" w:cs="Tahoma"/>
      <w:sz w:val="20"/>
      <w:lang w:val="en-US"/>
    </w:rPr>
  </w:style>
  <w:style w:type="paragraph" w:customStyle="1" w:styleId="DiagramaDiagrama">
    <w:name w:val="Diagrama Diagrama"/>
    <w:basedOn w:val="prastasis"/>
    <w:rsid w:val="00015356"/>
    <w:pPr>
      <w:spacing w:after="160" w:line="240" w:lineRule="exact"/>
    </w:pPr>
    <w:rPr>
      <w:rFonts w:ascii="Verdana" w:hAnsi="Verdana" w:cs="Verdana"/>
      <w:sz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rsid w:val="008004E6"/>
    <w:pPr>
      <w:spacing w:after="160" w:line="240" w:lineRule="exact"/>
      <w:ind w:firstLine="0"/>
      <w:jc w:val="left"/>
    </w:pPr>
    <w:rPr>
      <w:rFonts w:ascii="Tahoma" w:hAnsi="Tahoma"/>
      <w:sz w:val="20"/>
      <w:lang w:val="en-US"/>
    </w:rPr>
  </w:style>
  <w:style w:type="character" w:styleId="Emfaz">
    <w:name w:val="Emphasis"/>
    <w:uiPriority w:val="20"/>
    <w:qFormat/>
    <w:rsid w:val="009A1157"/>
    <w:rPr>
      <w:b/>
      <w:bCs/>
      <w:i w:val="0"/>
      <w:iCs w:val="0"/>
    </w:rPr>
  </w:style>
  <w:style w:type="character" w:customStyle="1" w:styleId="st1">
    <w:name w:val="st1"/>
    <w:rsid w:val="009A1157"/>
  </w:style>
  <w:style w:type="paragraph" w:customStyle="1" w:styleId="CharChar">
    <w:name w:val="Char Char"/>
    <w:basedOn w:val="prastasis"/>
    <w:semiHidden/>
    <w:rsid w:val="00CC2219"/>
    <w:pPr>
      <w:spacing w:after="160" w:line="240" w:lineRule="exact"/>
      <w:ind w:firstLine="0"/>
      <w:jc w:val="left"/>
    </w:pPr>
    <w:rPr>
      <w:rFonts w:ascii="Verdana" w:hAnsi="Verdana" w:cs="Verdana"/>
      <w:sz w:val="20"/>
      <w:lang w:eastAsia="lt-LT"/>
    </w:rPr>
  </w:style>
  <w:style w:type="character" w:styleId="Grietas">
    <w:name w:val="Strong"/>
    <w:uiPriority w:val="22"/>
    <w:qFormat/>
    <w:rsid w:val="00A50ECD"/>
    <w:rPr>
      <w:b/>
      <w:bCs/>
    </w:rPr>
  </w:style>
  <w:style w:type="paragraph" w:customStyle="1" w:styleId="DiagramaDiagramaCharCharDiagramaDiagrama">
    <w:name w:val="Diagrama Diagrama Char Char Diagrama Diagrama"/>
    <w:basedOn w:val="prastasis"/>
    <w:semiHidden/>
    <w:rsid w:val="00A50ECD"/>
    <w:pPr>
      <w:spacing w:after="160" w:line="240" w:lineRule="exact"/>
    </w:pPr>
    <w:rPr>
      <w:rFonts w:ascii="Verdana" w:hAnsi="Verdana" w:cs="Verdana"/>
      <w:sz w:val="20"/>
    </w:rPr>
  </w:style>
  <w:style w:type="paragraph" w:styleId="Sraopastraipa">
    <w:name w:val="List Paragraph"/>
    <w:basedOn w:val="prastasis"/>
    <w:uiPriority w:val="34"/>
    <w:qFormat/>
    <w:rsid w:val="003C1A3E"/>
    <w:pPr>
      <w:ind w:left="720"/>
    </w:pPr>
  </w:style>
  <w:style w:type="paragraph" w:customStyle="1" w:styleId="DiagramaDiagrama1CharChar">
    <w:name w:val="Diagrama Diagrama1 Char Char"/>
    <w:basedOn w:val="prastasis"/>
    <w:rsid w:val="003F46C2"/>
    <w:pPr>
      <w:spacing w:after="160" w:line="240" w:lineRule="exact"/>
      <w:ind w:firstLine="0"/>
      <w:jc w:val="left"/>
    </w:pPr>
    <w:rPr>
      <w:rFonts w:ascii="Tahoma" w:hAnsi="Tahoma"/>
      <w:sz w:val="20"/>
      <w:lang w:val="en-US"/>
    </w:rPr>
  </w:style>
  <w:style w:type="paragraph" w:styleId="Betarp">
    <w:name w:val="No Spacing"/>
    <w:uiPriority w:val="1"/>
    <w:qFormat/>
    <w:rsid w:val="000A0AA4"/>
    <w:rPr>
      <w:rFonts w:ascii="Calibri" w:eastAsia="Calibri" w:hAnsi="Calibri"/>
      <w:sz w:val="22"/>
      <w:szCs w:val="22"/>
      <w:lang w:eastAsia="en-US"/>
    </w:rPr>
  </w:style>
  <w:style w:type="character" w:styleId="Hipersaitas">
    <w:name w:val="Hyperlink"/>
    <w:rsid w:val="00796F9A"/>
    <w:rPr>
      <w:color w:val="auto"/>
      <w:u w:val="none"/>
    </w:rPr>
  </w:style>
  <w:style w:type="paragraph" w:styleId="Pagrindinistekstas">
    <w:name w:val="Body Text"/>
    <w:basedOn w:val="prastasis"/>
    <w:link w:val="PagrindinistekstasDiagrama"/>
    <w:rsid w:val="00796F9A"/>
    <w:pPr>
      <w:ind w:firstLine="0"/>
    </w:pPr>
  </w:style>
  <w:style w:type="character" w:customStyle="1" w:styleId="PagrindinistekstasDiagrama">
    <w:name w:val="Pagrindinis tekstas Diagrama"/>
    <w:link w:val="Pagrindinistekstas"/>
    <w:rsid w:val="00796F9A"/>
    <w:rPr>
      <w:sz w:val="24"/>
      <w:lang w:eastAsia="en-US"/>
    </w:rPr>
  </w:style>
  <w:style w:type="paragraph" w:styleId="Pataisymai">
    <w:name w:val="Revision"/>
    <w:hidden/>
    <w:uiPriority w:val="99"/>
    <w:semiHidden/>
    <w:rsid w:val="00D07B6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306">
      <w:bodyDiv w:val="1"/>
      <w:marLeft w:val="0"/>
      <w:marRight w:val="0"/>
      <w:marTop w:val="0"/>
      <w:marBottom w:val="0"/>
      <w:divBdr>
        <w:top w:val="none" w:sz="0" w:space="0" w:color="auto"/>
        <w:left w:val="none" w:sz="0" w:space="0" w:color="auto"/>
        <w:bottom w:val="none" w:sz="0" w:space="0" w:color="auto"/>
        <w:right w:val="none" w:sz="0" w:space="0" w:color="auto"/>
      </w:divBdr>
    </w:div>
    <w:div w:id="25958826">
      <w:bodyDiv w:val="1"/>
      <w:marLeft w:val="0"/>
      <w:marRight w:val="0"/>
      <w:marTop w:val="0"/>
      <w:marBottom w:val="0"/>
      <w:divBdr>
        <w:top w:val="none" w:sz="0" w:space="0" w:color="auto"/>
        <w:left w:val="none" w:sz="0" w:space="0" w:color="auto"/>
        <w:bottom w:val="none" w:sz="0" w:space="0" w:color="auto"/>
        <w:right w:val="none" w:sz="0" w:space="0" w:color="auto"/>
      </w:divBdr>
    </w:div>
    <w:div w:id="235822372">
      <w:bodyDiv w:val="1"/>
      <w:marLeft w:val="0"/>
      <w:marRight w:val="0"/>
      <w:marTop w:val="0"/>
      <w:marBottom w:val="0"/>
      <w:divBdr>
        <w:top w:val="none" w:sz="0" w:space="0" w:color="auto"/>
        <w:left w:val="none" w:sz="0" w:space="0" w:color="auto"/>
        <w:bottom w:val="none" w:sz="0" w:space="0" w:color="auto"/>
        <w:right w:val="none" w:sz="0" w:space="0" w:color="auto"/>
      </w:divBdr>
    </w:div>
    <w:div w:id="271515774">
      <w:bodyDiv w:val="1"/>
      <w:marLeft w:val="0"/>
      <w:marRight w:val="0"/>
      <w:marTop w:val="0"/>
      <w:marBottom w:val="0"/>
      <w:divBdr>
        <w:top w:val="none" w:sz="0" w:space="0" w:color="auto"/>
        <w:left w:val="none" w:sz="0" w:space="0" w:color="auto"/>
        <w:bottom w:val="none" w:sz="0" w:space="0" w:color="auto"/>
        <w:right w:val="none" w:sz="0" w:space="0" w:color="auto"/>
      </w:divBdr>
    </w:div>
    <w:div w:id="1046681457">
      <w:bodyDiv w:val="1"/>
      <w:marLeft w:val="0"/>
      <w:marRight w:val="0"/>
      <w:marTop w:val="0"/>
      <w:marBottom w:val="0"/>
      <w:divBdr>
        <w:top w:val="none" w:sz="0" w:space="0" w:color="auto"/>
        <w:left w:val="none" w:sz="0" w:space="0" w:color="auto"/>
        <w:bottom w:val="none" w:sz="0" w:space="0" w:color="auto"/>
        <w:right w:val="none" w:sz="0" w:space="0" w:color="auto"/>
      </w:divBdr>
    </w:div>
    <w:div w:id="1504472836">
      <w:bodyDiv w:val="1"/>
      <w:marLeft w:val="0"/>
      <w:marRight w:val="0"/>
      <w:marTop w:val="0"/>
      <w:marBottom w:val="0"/>
      <w:divBdr>
        <w:top w:val="none" w:sz="0" w:space="0" w:color="auto"/>
        <w:left w:val="none" w:sz="0" w:space="0" w:color="auto"/>
        <w:bottom w:val="none" w:sz="0" w:space="0" w:color="auto"/>
        <w:right w:val="none" w:sz="0" w:space="0" w:color="auto"/>
      </w:divBdr>
    </w:div>
    <w:div w:id="1840926166">
      <w:bodyDiv w:val="1"/>
      <w:marLeft w:val="0"/>
      <w:marRight w:val="0"/>
      <w:marTop w:val="0"/>
      <w:marBottom w:val="0"/>
      <w:divBdr>
        <w:top w:val="none" w:sz="0" w:space="0" w:color="auto"/>
        <w:left w:val="none" w:sz="0" w:space="0" w:color="auto"/>
        <w:bottom w:val="none" w:sz="0" w:space="0" w:color="auto"/>
        <w:right w:val="none" w:sz="0" w:space="0" w:color="auto"/>
      </w:divBdr>
    </w:div>
    <w:div w:id="2116903355">
      <w:bodyDiv w:val="1"/>
      <w:marLeft w:val="0"/>
      <w:marRight w:val="0"/>
      <w:marTop w:val="0"/>
      <w:marBottom w:val="0"/>
      <w:divBdr>
        <w:top w:val="none" w:sz="0" w:space="0" w:color="auto"/>
        <w:left w:val="none" w:sz="0" w:space="0" w:color="auto"/>
        <w:bottom w:val="none" w:sz="0" w:space="0" w:color="auto"/>
        <w:right w:val="none" w:sz="0" w:space="0" w:color="auto"/>
      </w:divBdr>
      <w:divsChild>
        <w:div w:id="576329851">
          <w:marLeft w:val="0"/>
          <w:marRight w:val="0"/>
          <w:marTop w:val="0"/>
          <w:marBottom w:val="0"/>
          <w:divBdr>
            <w:top w:val="none" w:sz="0" w:space="0" w:color="auto"/>
            <w:left w:val="none" w:sz="0" w:space="0" w:color="auto"/>
            <w:bottom w:val="none" w:sz="0" w:space="0" w:color="auto"/>
            <w:right w:val="none" w:sz="0" w:space="0" w:color="auto"/>
          </w:divBdr>
        </w:div>
        <w:div w:id="802620862">
          <w:marLeft w:val="0"/>
          <w:marRight w:val="0"/>
          <w:marTop w:val="0"/>
          <w:marBottom w:val="0"/>
          <w:divBdr>
            <w:top w:val="none" w:sz="0" w:space="0" w:color="auto"/>
            <w:left w:val="none" w:sz="0" w:space="0" w:color="auto"/>
            <w:bottom w:val="none" w:sz="0" w:space="0" w:color="auto"/>
            <w:right w:val="none" w:sz="0" w:space="0" w:color="auto"/>
          </w:divBdr>
        </w:div>
        <w:div w:id="1358700109">
          <w:marLeft w:val="0"/>
          <w:marRight w:val="0"/>
          <w:marTop w:val="0"/>
          <w:marBottom w:val="0"/>
          <w:divBdr>
            <w:top w:val="none" w:sz="0" w:space="0" w:color="auto"/>
            <w:left w:val="none" w:sz="0" w:space="0" w:color="auto"/>
            <w:bottom w:val="none" w:sz="0" w:space="0" w:color="auto"/>
            <w:right w:val="none" w:sz="0" w:space="0" w:color="auto"/>
          </w:divBdr>
        </w:div>
        <w:div w:id="1380472916">
          <w:marLeft w:val="0"/>
          <w:marRight w:val="0"/>
          <w:marTop w:val="0"/>
          <w:marBottom w:val="0"/>
          <w:divBdr>
            <w:top w:val="none" w:sz="0" w:space="0" w:color="auto"/>
            <w:left w:val="none" w:sz="0" w:space="0" w:color="auto"/>
            <w:bottom w:val="none" w:sz="0" w:space="0" w:color="auto"/>
            <w:right w:val="none" w:sz="0" w:space="0" w:color="auto"/>
          </w:divBdr>
        </w:div>
        <w:div w:id="2017418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4C502-A1C6-4727-8F75-AE57A273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5B3C3CAB</Template>
  <TotalTime>34</TotalTime>
  <Pages>6</Pages>
  <Words>5273</Words>
  <Characters>3007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PLUNGĖS RAJONO SAVIVALDYBĖS ADMINISTRATORIUS</vt:lpstr>
    </vt:vector>
  </TitlesOfParts>
  <Company>Microsoft</Company>
  <LinksUpToDate>false</LinksUpToDate>
  <CharactersWithSpaces>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ADMINISTRATORIUS</dc:title>
  <dc:creator>rima</dc:creator>
  <cp:lastModifiedBy>Jovita Šumskienė</cp:lastModifiedBy>
  <cp:revision>19</cp:revision>
  <cp:lastPrinted>2023-01-09T08:51:00Z</cp:lastPrinted>
  <dcterms:created xsi:type="dcterms:W3CDTF">2023-01-09T12:24:00Z</dcterms:created>
  <dcterms:modified xsi:type="dcterms:W3CDTF">2023-01-25T13:45:00Z</dcterms:modified>
</cp:coreProperties>
</file>